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1588" w:rsidRDefault="00001941" w:rsidP="00301588">
      <w:pPr>
        <w:tabs>
          <w:tab w:val="left" w:pos="0"/>
          <w:tab w:val="left" w:pos="284"/>
          <w:tab w:val="left" w:pos="3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001941">
        <w:rPr>
          <w:rFonts w:ascii="TH SarabunIT๙" w:hAnsi="TH SarabunIT๙" w:cs="TH SarabunIT๙"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B6C983" wp14:editId="6D5D8B24">
                <wp:simplePos x="0" y="0"/>
                <wp:positionH relativeFrom="column">
                  <wp:posOffset>2449873</wp:posOffset>
                </wp:positionH>
                <wp:positionV relativeFrom="paragraph">
                  <wp:posOffset>-151041</wp:posOffset>
                </wp:positionV>
                <wp:extent cx="1265275" cy="1403985"/>
                <wp:effectExtent l="0" t="0" r="0" b="3175"/>
                <wp:wrapNone/>
                <wp:docPr id="30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527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1941" w:rsidRPr="00001941" w:rsidRDefault="00001941">
                            <w:pPr>
                              <w:rPr>
                                <w:rFonts w:ascii="TH SarabunIT๙" w:hAnsi="TH SarabunIT๙" w:cs="TH SarabunIT๙"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001941">
                              <w:rPr>
                                <w:rFonts w:ascii="TH SarabunIT๙" w:hAnsi="TH SarabunIT๙" w:cs="TH SarabunIT๙"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ระยะ 6 ซ.ม.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left:0;text-align:left;margin-left:192.9pt;margin-top:-11.9pt;width:99.65pt;height:110.55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" stroked="f">
                <v:textbox style="mso-fit-shape-to-text:t">
                  <w:txbxContent>
                    <w:p w:rsidR="00001941" w:rsidRPr="00001941" w:rsidRDefault="00001941">
                      <w:pPr>
                        <w:rPr>
                          <w:rFonts w:ascii="TH SarabunIT๙" w:hAnsi="TH SarabunIT๙" w:cs="TH SarabunIT๙"/>
                          <w:color w:val="FF0000"/>
                          <w:sz w:val="36"/>
                          <w:szCs w:val="36"/>
                        </w:rPr>
                      </w:pPr>
                      <w:r w:rsidRPr="00001941">
                        <w:rPr>
                          <w:rFonts w:ascii="TH SarabunIT๙" w:hAnsi="TH SarabunIT๙" w:cs="TH SarabunIT๙"/>
                          <w:color w:val="FF0000"/>
                          <w:sz w:val="36"/>
                          <w:szCs w:val="36"/>
                          <w:cs/>
                        </w:rPr>
                        <w:t>ระยะ 6 ซ.ม.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noProof/>
          <w:color w:val="000000" w:themeColor="text1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C4598AE" wp14:editId="04FF06DC">
                <wp:simplePos x="0" y="0"/>
                <wp:positionH relativeFrom="column">
                  <wp:posOffset>1649568</wp:posOffset>
                </wp:positionH>
                <wp:positionV relativeFrom="paragraph">
                  <wp:posOffset>83185</wp:posOffset>
                </wp:positionV>
                <wp:extent cx="2491105" cy="2255520"/>
                <wp:effectExtent l="0" t="0" r="0" b="0"/>
                <wp:wrapNone/>
                <wp:docPr id="4" name="กลุ่ม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1105" cy="2255520"/>
                          <a:chOff x="4192" y="1287"/>
                          <a:chExt cx="3923" cy="3552"/>
                        </a:xfrm>
                      </wpg:grpSpPr>
                      <wps:wsp>
                        <wps:cNvPr id="5" name="AutoShape 4"/>
                        <wps:cNvCnPr>
                          <a:cxnSpLocks noChangeShapeType="1"/>
                        </wps:cNvCnPr>
                        <wps:spPr bwMode="auto">
                          <a:xfrm>
                            <a:off x="4538" y="1407"/>
                            <a:ext cx="0" cy="164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" name="AutoShape 5"/>
                        <wps:cNvCnPr>
                          <a:cxnSpLocks noChangeShapeType="1"/>
                        </wps:cNvCnPr>
                        <wps:spPr bwMode="auto">
                          <a:xfrm>
                            <a:off x="7883" y="1407"/>
                            <a:ext cx="0" cy="164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" name="AutoShape 6"/>
                        <wps:cNvCnPr>
                          <a:cxnSpLocks noChangeShapeType="1"/>
                        </wps:cNvCnPr>
                        <wps:spPr bwMode="auto">
                          <a:xfrm>
                            <a:off x="4538" y="1810"/>
                            <a:ext cx="334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8" name="รูปภาพ 1" descr="คำอธิบาย: Logo DSD 02 - 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92" y="1287"/>
                            <a:ext cx="3923" cy="3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กลุ่ม 4" o:spid="_x0000_s1026" style="position:absolute;margin-left:129.9pt;margin-top:6.55pt;width:196.15pt;height:177.6pt;z-index:251661312" coordorigin="4192,1287" coordsize="3923,35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" o:spid="_x0000_s1027" type="#_x0000_t32" style="position:absolute;left:4538;top:1407;width:0;height:16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c2AsMAAADaAAAADwAAAGRycy9kb3ducmV2LnhtbESPT2vCQBTE70K/w/IEL1I3RmwlukoR&#10;hGLxoM3F2yP7TILZtyG75s+37xYEj8PM/IbZ7HpTiZYaV1pWMJ9FIIgzq0vOFaS/h/cVCOeRNVaW&#10;ScFADnbbt9EGE207PlN78bkIEHYJKii8rxMpXVaQQTezNXHwbrYx6INscqkb7ALcVDKOog9psOSw&#10;UGBN+4Ky++VhFJi4jNIfK0/n7HZNP3F43I+LqVKTcf+1BuGp96/ws/2tFSzh/0q4AX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RHNgLDAAAA2gAAAA8AAAAAAAAAAAAA&#10;AAAAoQIAAGRycy9kb3ducmV2LnhtbFBLBQYAAAAABAAEAPkAAACRAwAAAAA=&#10;" strokecolor="red"/>
                <v:shape id="AutoShape 5" o:spid="_x0000_s1028" type="#_x0000_t32" style="position:absolute;left:7883;top:1407;width:0;height:16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Wodb8AAADaAAAADwAAAGRycy9kb3ducmV2LnhtbESPwQrCMBBE74L/EFbwIpqqoFKNIoIg&#10;ige1F29Ls7bFZlOaqPXvjSB4HGbmDbNYNaYUT6pdYVnBcBCBIE6tLjhTkFy2/RkI55E1lpZJwZsc&#10;rJbt1gJjbV98oufZZyJA2MWoIPe+iqV0aU4G3cBWxMG72dqgD7LOpK7xFeCmlKMomkiDBYeFHCva&#10;5JTezw+jwIyKKDlYeTylt2syxffjvh/3lOp2mvUchKfG/8O/9k4rmMD3SrgBcvk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JWodb8AAADaAAAADwAAAAAAAAAAAAAAAACh&#10;AgAAZHJzL2Rvd25yZXYueG1sUEsFBgAAAAAEAAQA+QAAAI0DAAAAAA==&#10;" strokecolor="red"/>
                <v:shape id="AutoShape 6" o:spid="_x0000_s1029" type="#_x0000_t32" style="position:absolute;left:4538;top:1810;width:33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tWqsQAAADaAAAADwAAAGRycy9kb3ducmV2LnhtbESPT2vCQBTE70K/w/IKXkQ3lmI1zUZs&#10;seqt+Kf31+xrsjT7NmRXE799tyB4HGbmN0y27G0tLtR641jBdJKAIC6cNlwqOB0/xnMQPiBrrB2T&#10;git5WOYPgwxT7Tre0+UQShEh7FNUUIXQpFL6oiKLfuIa4uj9uNZiiLItpW6xi3Bby6ckmUmLhuNC&#10;hQ29V1T8Hs5WQbOZLdbT7jzaFoY/+2+zW329PSs1fOxXryAC9eEevrV3WsEL/F+JN0Dm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W1aqxAAAANoAAAAPAAAAAAAAAAAA&#10;AAAAAKECAABkcnMvZG93bnJldi54bWxQSwUGAAAAAAQABAD5AAAAkgMAAAAA&#10;" strokecolor="red">
                  <v:stroke startarrow="block" endarrow="block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รูปภาพ 1" o:spid="_x0000_s1030" type="#_x0000_t75" alt="คำอธิบาย: Logo DSD 02 - png" style="position:absolute;left:4192;top:1287;width:3923;height:35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F7KW8AAAA2gAAAA8AAABkcnMvZG93bnJldi54bWxET8kKwjAQvQv+QxjBm6auaDWKCILLxe0D&#10;xmZsi82kNFHr35uD4PHx9vmyNoV4UeVyywp63QgEcWJ1zqmC62XTmYBwHlljYZkUfMjBctFszDHW&#10;9s0nep19KkIIuxgVZN6XsZQuycig69qSOHB3Wxn0AVap1BW+Q7gpZD+KxtJgzqEhw5LWGSWP89Mo&#10;GE6P9eN2sZ9h30b7yW40WB+eA6XarXo1A+Gp9n/xz73VCsLWcCXcALn4Ag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sReylvAAAANoAAAAPAAAAAAAAAAAAAAAAAJ8CAABkcnMv&#10;ZG93bnJldi54bWxQSwUGAAAAAAQABAD3AAAAiAMAAAAA&#10;">
                  <v:imagedata r:id="rId10" o:title=" Logo DSD 02 - png"/>
                </v:shape>
              </v:group>
            </w:pict>
          </mc:Fallback>
        </mc:AlternateContent>
      </w:r>
      <w:r w:rsidR="0019213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                                                                                                   เอกสาร ๕</w:t>
      </w:r>
    </w:p>
    <w:p w:rsidR="00301588" w:rsidRDefault="00301588" w:rsidP="00301588">
      <w:pPr>
        <w:tabs>
          <w:tab w:val="left" w:pos="0"/>
          <w:tab w:val="left" w:pos="284"/>
          <w:tab w:val="left" w:pos="360"/>
        </w:tabs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301588" w:rsidRDefault="00301588" w:rsidP="00301588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301588" w:rsidRDefault="00301588" w:rsidP="00301588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301588" w:rsidRDefault="00301588" w:rsidP="00301588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001941" w:rsidRDefault="00001941" w:rsidP="00301588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72"/>
          <w:szCs w:val="72"/>
        </w:rPr>
      </w:pPr>
    </w:p>
    <w:p w:rsidR="00001941" w:rsidRDefault="00001941" w:rsidP="00301588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72"/>
          <w:szCs w:val="72"/>
        </w:rPr>
      </w:pPr>
    </w:p>
    <w:p w:rsidR="00001941" w:rsidRDefault="00001941" w:rsidP="00301588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72"/>
          <w:szCs w:val="72"/>
        </w:rPr>
      </w:pPr>
    </w:p>
    <w:p w:rsidR="00001941" w:rsidRDefault="00001941" w:rsidP="00301588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52"/>
          <w:szCs w:val="52"/>
        </w:rPr>
      </w:pPr>
    </w:p>
    <w:p w:rsidR="00301588" w:rsidRPr="00FD694D" w:rsidRDefault="00FD694D" w:rsidP="00301588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56"/>
          <w:szCs w:val="56"/>
        </w:rPr>
      </w:pPr>
      <w:r w:rsidRPr="00FD694D">
        <w:rPr>
          <w:rFonts w:ascii="TH SarabunIT๙" w:hAnsi="TH SarabunIT๙" w:cs="TH SarabunIT๙" w:hint="cs"/>
          <w:b/>
          <w:bCs/>
          <w:color w:val="000000" w:themeColor="text1"/>
          <w:sz w:val="56"/>
          <w:szCs w:val="56"/>
          <w:cs/>
        </w:rPr>
        <w:t xml:space="preserve"> (ตัวอย่าง)</w:t>
      </w:r>
    </w:p>
    <w:p w:rsidR="00FD694D" w:rsidRPr="00001941" w:rsidRDefault="00FD694D" w:rsidP="00FD694D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52"/>
          <w:szCs w:val="52"/>
        </w:rPr>
      </w:pPr>
      <w:r w:rsidRPr="00001941">
        <w:rPr>
          <w:rFonts w:ascii="TH SarabunIT๙" w:hAnsi="TH SarabunIT๙" w:cs="TH SarabunIT๙" w:hint="cs"/>
          <w:b/>
          <w:bCs/>
          <w:color w:val="000000" w:themeColor="text1"/>
          <w:sz w:val="52"/>
          <w:szCs w:val="52"/>
          <w:cs/>
        </w:rPr>
        <w:t>สรุปผลการดำเนินงาน</w:t>
      </w:r>
    </w:p>
    <w:p w:rsidR="00FD694D" w:rsidRDefault="00FD694D" w:rsidP="00301588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72"/>
          <w:szCs w:val="72"/>
          <w:cs/>
        </w:rPr>
      </w:pPr>
    </w:p>
    <w:p w:rsidR="00301588" w:rsidRDefault="00301588" w:rsidP="00301588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72"/>
          <w:szCs w:val="72"/>
        </w:rPr>
      </w:pPr>
    </w:p>
    <w:p w:rsidR="00001941" w:rsidRPr="00301588" w:rsidRDefault="00001941" w:rsidP="00301588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72"/>
          <w:szCs w:val="72"/>
        </w:rPr>
      </w:pPr>
    </w:p>
    <w:p w:rsidR="00301588" w:rsidRPr="00EE6EEE" w:rsidRDefault="00301588" w:rsidP="00EE6EEE">
      <w:pPr>
        <w:tabs>
          <w:tab w:val="left" w:pos="28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EE6EEE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โครงการพัฒนาผู้ประกอบกิจการสมัยใหม่เพื่อเพิ่มมูลค่าสินค้าหรือบริการในชุมชน</w:t>
      </w:r>
    </w:p>
    <w:p w:rsidR="00301588" w:rsidRPr="00EE6EEE" w:rsidRDefault="00301588" w:rsidP="00EE6EEE">
      <w:pPr>
        <w:tabs>
          <w:tab w:val="left" w:pos="0"/>
          <w:tab w:val="left" w:pos="284"/>
          <w:tab w:val="left" w:pos="360"/>
        </w:tabs>
        <w:jc w:val="center"/>
        <w:rPr>
          <w:rFonts w:ascii="TH SarabunIT๙" w:hAnsi="TH SarabunIT๙" w:cs="TH SarabunIT๙"/>
          <w:color w:val="000000" w:themeColor="text1"/>
          <w:sz w:val="36"/>
          <w:szCs w:val="36"/>
          <w:cs/>
        </w:rPr>
      </w:pPr>
      <w:r w:rsidRPr="00EE6EEE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ประจำปีงบประมาณ พ.ศ. 256๕</w:t>
      </w:r>
    </w:p>
    <w:p w:rsidR="00301588" w:rsidRDefault="00301588" w:rsidP="00301588">
      <w:pPr>
        <w:tabs>
          <w:tab w:val="left" w:pos="0"/>
          <w:tab w:val="left" w:pos="284"/>
          <w:tab w:val="left" w:pos="3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301588" w:rsidRDefault="00301588" w:rsidP="00301588">
      <w:pPr>
        <w:tabs>
          <w:tab w:val="left" w:pos="0"/>
          <w:tab w:val="left" w:pos="284"/>
          <w:tab w:val="left" w:pos="3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301588" w:rsidRDefault="00301588" w:rsidP="00301588">
      <w:pPr>
        <w:tabs>
          <w:tab w:val="left" w:pos="0"/>
          <w:tab w:val="left" w:pos="284"/>
          <w:tab w:val="left" w:pos="3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001941" w:rsidRDefault="00001941" w:rsidP="00301588">
      <w:pPr>
        <w:tabs>
          <w:tab w:val="left" w:pos="0"/>
          <w:tab w:val="left" w:pos="284"/>
          <w:tab w:val="left" w:pos="3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001941" w:rsidRDefault="00001941" w:rsidP="00301588">
      <w:pPr>
        <w:tabs>
          <w:tab w:val="left" w:pos="0"/>
          <w:tab w:val="left" w:pos="284"/>
          <w:tab w:val="left" w:pos="3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EE6EEE" w:rsidRDefault="00EE6EEE" w:rsidP="00301588">
      <w:pPr>
        <w:tabs>
          <w:tab w:val="left" w:pos="0"/>
          <w:tab w:val="left" w:pos="284"/>
          <w:tab w:val="left" w:pos="3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EE6EEE" w:rsidRDefault="00EE6EEE" w:rsidP="00301588">
      <w:pPr>
        <w:tabs>
          <w:tab w:val="left" w:pos="0"/>
          <w:tab w:val="left" w:pos="284"/>
          <w:tab w:val="left" w:pos="3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EE6EEE" w:rsidRDefault="00EE6EEE" w:rsidP="00EE6EEE">
      <w:pPr>
        <w:tabs>
          <w:tab w:val="left" w:pos="0"/>
          <w:tab w:val="left" w:pos="284"/>
          <w:tab w:val="left" w:pos="360"/>
        </w:tabs>
        <w:jc w:val="right"/>
        <w:rPr>
          <w:rFonts w:ascii="TH SarabunIT๙" w:hAnsi="TH SarabunIT๙" w:cs="TH SarabunIT๙"/>
          <w:b/>
          <w:bCs/>
          <w:color w:val="000000" w:themeColor="text1"/>
          <w:sz w:val="40"/>
          <w:szCs w:val="40"/>
        </w:rPr>
      </w:pPr>
      <w:r w:rsidRPr="00EE6EEE">
        <w:rPr>
          <w:rFonts w:ascii="TH SarabunIT๙" w:hAnsi="TH SarabunIT๙" w:cs="TH SarabunIT๙" w:hint="cs"/>
          <w:b/>
          <w:bCs/>
          <w:color w:val="000000" w:themeColor="text1"/>
          <w:sz w:val="40"/>
          <w:szCs w:val="40"/>
          <w:cs/>
        </w:rPr>
        <w:t>จัดทำโดย</w:t>
      </w:r>
    </w:p>
    <w:p w:rsidR="00EE6EEE" w:rsidRDefault="00001941" w:rsidP="00EE6EEE">
      <w:pPr>
        <w:tabs>
          <w:tab w:val="left" w:pos="0"/>
          <w:tab w:val="left" w:pos="284"/>
          <w:tab w:val="left" w:pos="360"/>
        </w:tabs>
        <w:jc w:val="right"/>
        <w:rPr>
          <w:rFonts w:ascii="TH SarabunIT๙" w:hAnsi="TH SarabunIT๙" w:cs="TH SarabunIT๙"/>
          <w:color w:val="000000" w:themeColor="text1"/>
          <w:sz w:val="40"/>
          <w:szCs w:val="40"/>
        </w:rPr>
      </w:pPr>
      <w:r>
        <w:rPr>
          <w:rFonts w:ascii="TH SarabunIT๙" w:hAnsi="TH SarabunIT๙" w:cs="TH SarabunIT๙" w:hint="cs"/>
          <w:color w:val="000000" w:themeColor="text1"/>
          <w:sz w:val="40"/>
          <w:szCs w:val="40"/>
          <w:cs/>
        </w:rPr>
        <w:t>........................................ตำแหน่ง...........</w:t>
      </w:r>
    </w:p>
    <w:p w:rsidR="00001941" w:rsidRDefault="00001941" w:rsidP="00001941">
      <w:pPr>
        <w:tabs>
          <w:tab w:val="left" w:pos="0"/>
          <w:tab w:val="left" w:pos="284"/>
          <w:tab w:val="left" w:pos="360"/>
        </w:tabs>
        <w:jc w:val="right"/>
        <w:rPr>
          <w:rFonts w:ascii="TH SarabunIT๙" w:hAnsi="TH SarabunIT๙" w:cs="TH SarabunIT๙"/>
          <w:color w:val="000000" w:themeColor="text1"/>
          <w:sz w:val="40"/>
          <w:szCs w:val="40"/>
        </w:rPr>
      </w:pPr>
      <w:r>
        <w:rPr>
          <w:rFonts w:ascii="TH SarabunIT๙" w:hAnsi="TH SarabunIT๙" w:cs="TH SarabunIT๙" w:hint="cs"/>
          <w:color w:val="000000" w:themeColor="text1"/>
          <w:sz w:val="40"/>
          <w:szCs w:val="40"/>
          <w:cs/>
        </w:rPr>
        <w:t>........................................ตำแหน่ง...........</w:t>
      </w:r>
    </w:p>
    <w:p w:rsidR="00301588" w:rsidRDefault="00301588" w:rsidP="00301588">
      <w:pPr>
        <w:tabs>
          <w:tab w:val="left" w:pos="0"/>
          <w:tab w:val="left" w:pos="284"/>
          <w:tab w:val="left" w:pos="3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301588" w:rsidRPr="00001941" w:rsidRDefault="00001941" w:rsidP="00001941">
      <w:pPr>
        <w:tabs>
          <w:tab w:val="left" w:pos="0"/>
          <w:tab w:val="left" w:pos="284"/>
          <w:tab w:val="left" w:pos="360"/>
        </w:tabs>
        <w:jc w:val="right"/>
        <w:rPr>
          <w:rFonts w:ascii="TH SarabunIT๙" w:hAnsi="TH SarabunIT๙" w:cs="TH SarabunIT๙"/>
          <w:color w:val="000000" w:themeColor="text1"/>
          <w:sz w:val="40"/>
          <w:szCs w:val="40"/>
        </w:rPr>
      </w:pPr>
      <w:r w:rsidRPr="00001941">
        <w:rPr>
          <w:rFonts w:ascii="TH SarabunIT๙" w:hAnsi="TH SarabunIT๙" w:cs="TH SarabunIT๙" w:hint="cs"/>
          <w:color w:val="000000" w:themeColor="text1"/>
          <w:sz w:val="40"/>
          <w:szCs w:val="40"/>
          <w:cs/>
        </w:rPr>
        <w:t>ชื่อหน่วยงาน......................................................................</w:t>
      </w:r>
    </w:p>
    <w:p w:rsidR="00301588" w:rsidRPr="00301588" w:rsidRDefault="00301588" w:rsidP="00301588">
      <w:pPr>
        <w:tabs>
          <w:tab w:val="left" w:pos="0"/>
          <w:tab w:val="left" w:pos="284"/>
          <w:tab w:val="left" w:pos="3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001941" w:rsidRDefault="006B1B1D" w:rsidP="006B1B1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6B1B1D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>บทสรุปผู้บริหาร</w:t>
      </w:r>
    </w:p>
    <w:p w:rsidR="006B1B1D" w:rsidRDefault="006B1B1D" w:rsidP="006B1B1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6B1B1D" w:rsidRPr="002736AC" w:rsidRDefault="006B1B1D" w:rsidP="002736AC">
      <w:pPr>
        <w:tabs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 xml:space="preserve">(ชื่อหน่วยงาน) </w:t>
      </w:r>
      <w:r w:rsidR="00AA1A82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ดำเนินการฝึกอบรม</w:t>
      </w:r>
      <w:r w:rsidR="007A4BBB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พัฒนาศักยภาพให้แก่</w:t>
      </w:r>
      <w:r w:rsidR="0015622A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สถาน</w:t>
      </w:r>
      <w:r w:rsidR="007A4BBB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ประกอบกิจการ/</w:t>
      </w:r>
      <w:r w:rsidR="007A4BBB" w:rsidRPr="002736A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ผู้ประกอบอาชีพ</w:t>
      </w:r>
      <w:r w:rsidR="007A4BBB" w:rsidRPr="002736AC">
        <w:rPr>
          <w:rFonts w:ascii="TH SarabunIT๙" w:hAnsi="TH SarabunIT๙" w:cs="TH SarabunIT๙"/>
          <w:color w:val="000000" w:themeColor="text1"/>
          <w:spacing w:val="4"/>
          <w:sz w:val="32"/>
          <w:szCs w:val="32"/>
          <w:cs/>
        </w:rPr>
        <w:t>อิสระที่อยู่นอกระบบของการจดทะเบียนกับหน่วยงานภาครัฐ</w:t>
      </w:r>
      <w:r w:rsidR="007A4BBB" w:rsidRPr="002736AC">
        <w:rPr>
          <w:rFonts w:ascii="TH SarabunIT๙" w:hAnsi="TH SarabunIT๙" w:cs="TH SarabunIT๙" w:hint="cs"/>
          <w:color w:val="000000" w:themeColor="text1"/>
          <w:spacing w:val="4"/>
          <w:sz w:val="32"/>
          <w:szCs w:val="32"/>
          <w:cs/>
        </w:rPr>
        <w:t xml:space="preserve"> </w:t>
      </w:r>
      <w:r w:rsidR="007A4BBB" w:rsidRPr="002736AC">
        <w:rPr>
          <w:rFonts w:ascii="TH SarabunIT๙" w:hAnsi="TH SarabunIT๙" w:cs="TH SarabunIT๙"/>
          <w:color w:val="000000" w:themeColor="text1"/>
          <w:spacing w:val="4"/>
          <w:sz w:val="32"/>
          <w:szCs w:val="32"/>
          <w:cs/>
        </w:rPr>
        <w:t>หรือ</w:t>
      </w:r>
      <w:r w:rsidR="0015622A" w:rsidRPr="002736AC">
        <w:rPr>
          <w:rFonts w:ascii="TH SarabunIT๙" w:hAnsi="TH SarabunIT๙" w:cs="TH SarabunIT๙" w:hint="cs"/>
          <w:color w:val="000000" w:themeColor="text1"/>
          <w:spacing w:val="4"/>
          <w:sz w:val="32"/>
          <w:szCs w:val="32"/>
          <w:cs/>
        </w:rPr>
        <w:t>สถาน</w:t>
      </w:r>
      <w:r w:rsidR="007A4BBB" w:rsidRPr="002736AC">
        <w:rPr>
          <w:rFonts w:ascii="TH SarabunIT๙" w:hAnsi="TH SarabunIT๙" w:cs="TH SarabunIT๙" w:hint="cs"/>
          <w:color w:val="000000" w:themeColor="text1"/>
          <w:spacing w:val="4"/>
          <w:sz w:val="32"/>
          <w:szCs w:val="32"/>
          <w:cs/>
        </w:rPr>
        <w:t>ประกอบกิจการ/</w:t>
      </w:r>
      <w:r w:rsidR="007A4BBB" w:rsidRPr="002736AC">
        <w:rPr>
          <w:rFonts w:ascii="TH SarabunIT๙" w:hAnsi="TH SarabunIT๙" w:cs="TH SarabunIT๙"/>
          <w:color w:val="000000" w:themeColor="text1"/>
          <w:spacing w:val="4"/>
          <w:sz w:val="32"/>
          <w:szCs w:val="32"/>
          <w:cs/>
        </w:rPr>
        <w:t>ผู้ประกอบอาชีพ</w:t>
      </w:r>
      <w:r w:rsidR="007A4BBB" w:rsidRPr="002736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ที่จดทะเบียนกับหน่วยงานภาครัฐ</w:t>
      </w:r>
      <w:r w:rsidR="007A4BBB" w:rsidRPr="002736AC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 xml:space="preserve"> </w:t>
      </w:r>
      <w:r w:rsidR="007A4BBB" w:rsidRPr="002736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ในระหว่างปี</w:t>
      </w:r>
      <w:r w:rsidR="007A4BBB" w:rsidRPr="002736AC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 xml:space="preserve"> </w:t>
      </w:r>
      <w:r w:rsidR="007A4BBB" w:rsidRPr="002736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พ.ศ. 2563 - 2564 </w:t>
      </w:r>
      <w:r w:rsidR="007A4BBB" w:rsidRPr="002736AC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 xml:space="preserve"> </w:t>
      </w:r>
      <w:r w:rsidR="00AA1A82" w:rsidRPr="002736AC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>ภายใต้โครงการพัฒนาผู้</w:t>
      </w:r>
      <w:r w:rsidR="00AA1A82" w:rsidRPr="002736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พัฒนาผู้ประกอบกิจการ</w:t>
      </w:r>
      <w:r w:rsidR="00AA1A82" w:rsidRPr="002736A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สมัยใหม่เพื่อเพิ่มมูลค่าสินค้าหรือบริการในชุมชน</w:t>
      </w:r>
      <w:r w:rsidR="00AA1A82" w:rsidRPr="002736A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AA1A82" w:rsidRPr="002736A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ประจำปีงบประมาณ พ.ศ. 256๕</w:t>
      </w:r>
      <w:r w:rsidR="00AA1A82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จำนวน..</w:t>
      </w:r>
      <w:r w:rsid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.....</w:t>
      </w:r>
      <w:r w:rsidR="00AA1A82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.รุ่น </w:t>
      </w:r>
      <w:r w:rsidR="007A4BBB" w:rsidRPr="002736AC">
        <w:rPr>
          <w:rFonts w:ascii="TH SarabunIT๙" w:hAnsi="TH SarabunIT๙" w:cs="TH SarabunIT๙" w:hint="cs"/>
          <w:color w:val="000000" w:themeColor="text1"/>
          <w:spacing w:val="6"/>
          <w:sz w:val="32"/>
          <w:szCs w:val="32"/>
          <w:cs/>
        </w:rPr>
        <w:t>โดยผู้เข้ารับการอบรม รุ่นที่....</w:t>
      </w:r>
      <w:r w:rsidR="002736AC" w:rsidRPr="002736AC">
        <w:rPr>
          <w:rFonts w:ascii="TH SarabunIT๙" w:hAnsi="TH SarabunIT๙" w:cs="TH SarabunIT๙" w:hint="cs"/>
          <w:color w:val="000000" w:themeColor="text1"/>
          <w:spacing w:val="6"/>
          <w:sz w:val="32"/>
          <w:szCs w:val="32"/>
          <w:cs/>
        </w:rPr>
        <w:t>...</w:t>
      </w:r>
      <w:r w:rsidR="007A4BBB" w:rsidRPr="002736AC">
        <w:rPr>
          <w:rFonts w:ascii="TH SarabunIT๙" w:hAnsi="TH SarabunIT๙" w:cs="TH SarabunIT๙" w:hint="cs"/>
          <w:color w:val="000000" w:themeColor="text1"/>
          <w:spacing w:val="6"/>
          <w:sz w:val="32"/>
          <w:szCs w:val="32"/>
          <w:cs/>
        </w:rPr>
        <w:t xml:space="preserve"> (กรณีมีการฝึกอบรมรุ่นเดียวไม่ต้องระบุรุ่นที่) </w:t>
      </w:r>
      <w:r w:rsidR="0015622A" w:rsidRPr="002736AC">
        <w:rPr>
          <w:rFonts w:ascii="TH SarabunIT๙" w:hAnsi="TH SarabunIT๙" w:cs="TH SarabunIT๙" w:hint="cs"/>
          <w:color w:val="000000" w:themeColor="text1"/>
          <w:spacing w:val="6"/>
          <w:sz w:val="32"/>
          <w:szCs w:val="32"/>
          <w:cs/>
        </w:rPr>
        <w:t>เป็นสถาน</w:t>
      </w:r>
      <w:r w:rsidR="007A4BBB" w:rsidRPr="002736AC">
        <w:rPr>
          <w:rFonts w:ascii="TH SarabunIT๙" w:hAnsi="TH SarabunIT๙" w:cs="TH SarabunIT๙" w:hint="cs"/>
          <w:color w:val="000000" w:themeColor="text1"/>
          <w:spacing w:val="6"/>
          <w:sz w:val="32"/>
          <w:szCs w:val="32"/>
          <w:cs/>
        </w:rPr>
        <w:t>ประกอบกิจการ/</w:t>
      </w:r>
      <w:r w:rsidR="002736AC" w:rsidRPr="002736AC">
        <w:rPr>
          <w:rFonts w:ascii="TH SarabunIT๙" w:hAnsi="TH SarabunIT๙" w:cs="TH SarabunIT๙" w:hint="cs"/>
          <w:color w:val="000000" w:themeColor="text1"/>
          <w:spacing w:val="6"/>
          <w:sz w:val="32"/>
          <w:szCs w:val="32"/>
          <w:cs/>
        </w:rPr>
        <w:t>ผู้</w:t>
      </w:r>
      <w:r w:rsidR="007A4BBB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ประกอบอาชีพในกลุ่มธุรกิจ.............................(ประเภทธุรกิจ/อุตสาหกรรม) </w:t>
      </w:r>
      <w:r w:rsidR="00620312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จำนวน.......แห่ง ผู้เข้าอบรม </w:t>
      </w:r>
      <w:r w:rsidR="00620312" w:rsidRPr="002736AC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>จำนวน.....คน โดยได้ทำการวิเคราะห์ปัญหาสำคัญที่มีความเป็นไปได้ในการแก้ไขเพื่อคัดเลือกกลุ่มผู้เข้ารับการอบรม</w:t>
      </w:r>
      <w:r w:rsidR="00620312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และหลักสูตรกลางที่เหมาะสม ได้แก่ หลักสูตร............................................</w:t>
      </w:r>
      <w:r w:rsidR="00620312" w:rsidRPr="002736A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320A68" w:rsidRPr="002736AC" w:rsidRDefault="00620312" w:rsidP="002736AC">
      <w:pPr>
        <w:tabs>
          <w:tab w:val="left" w:pos="1134"/>
        </w:tabs>
        <w:spacing w:before="1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36AC">
        <w:rPr>
          <w:rFonts w:ascii="TH SarabunIT๙" w:hAnsi="TH SarabunIT๙" w:cs="TH SarabunIT๙" w:hint="cs"/>
          <w:color w:val="000000" w:themeColor="text1"/>
          <w:spacing w:val="-2"/>
          <w:sz w:val="32"/>
          <w:szCs w:val="32"/>
          <w:cs/>
        </w:rPr>
        <w:t>(ชื่อหน่วยงาน) ได้ดำเนินการติดตามผลการฝึกอบรมภายหลังเสร็จสิ้นการฝึกอบรม เป็นระยะเวลา</w:t>
      </w:r>
      <w:r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...</w:t>
      </w:r>
      <w:r w:rsid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............</w:t>
      </w:r>
      <w:r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วัน เพื่อประเมินว่าผู้เข้าร่วมการอบรมสามารถนำความรู้ที่ได้รับการฝึกอบรม ระยะเวลา 36 ชั่วโมง </w:t>
      </w:r>
      <w:r w:rsidRPr="002736AC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>ซึ่งเป็นหลักสูตรที่ตรงกับปัญหาที่กลุ่ม</w:t>
      </w:r>
      <w:r w:rsidR="0015622A" w:rsidRPr="002736AC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>สถาน</w:t>
      </w:r>
      <w:r w:rsidRPr="002736AC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>ประกอบกิจการ/ผู้ประกอบอาชีพที่ต้องการแก้ไขและมีความเป็นไปได้</w:t>
      </w:r>
      <w:r w:rsidRPr="002736AC">
        <w:rPr>
          <w:rFonts w:ascii="TH SarabunIT๙" w:hAnsi="TH SarabunIT๙" w:cs="TH SarabunIT๙" w:hint="cs"/>
          <w:color w:val="000000" w:themeColor="text1"/>
          <w:spacing w:val="6"/>
          <w:sz w:val="32"/>
          <w:szCs w:val="32"/>
          <w:cs/>
        </w:rPr>
        <w:t>ในการแก้ไขปัญหาสูง โดยสามารถสรุปผลการดำเนินการเชิงปริมาณ ได้คือ ผู้ผ่านการฝึกอบรมสามารถเพิ่ม</w:t>
      </w:r>
      <w:r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รายได้รวม </w:t>
      </w:r>
      <w:r w:rsidR="0015622A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จำนวน.......แห่ง </w:t>
      </w:r>
      <w:r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เป็น</w:t>
      </w:r>
      <w:r w:rsidR="0015622A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เงิน</w:t>
      </w:r>
      <w:r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จำนวน.......</w:t>
      </w:r>
      <w:r w:rsidR="00320A68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....................บาทต่อเดือน และสามารถลดต้นทุนรวม</w:t>
      </w:r>
      <w:r w:rsidR="0015622A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จำนวน.....แห่ง</w:t>
      </w:r>
      <w:r w:rsidR="00320A68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เป็นเงิน</w:t>
      </w:r>
      <w:r w:rsidR="0015622A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จำนวน</w:t>
      </w:r>
      <w:r w:rsidR="00320A68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...............บาทต่อเดือน (หากผลลัพธ์จากการฝึกอบรมมีเพียงเรื่องเดียว ก็ให้ระบุ</w:t>
      </w:r>
      <w:r w:rsidR="00320A68" w:rsidRPr="002736AC">
        <w:rPr>
          <w:rFonts w:ascii="TH SarabunIT๙" w:hAnsi="TH SarabunIT๙" w:cs="TH SarabunIT๙" w:hint="cs"/>
          <w:color w:val="000000" w:themeColor="text1"/>
          <w:spacing w:val="-2"/>
          <w:sz w:val="32"/>
          <w:szCs w:val="32"/>
          <w:cs/>
        </w:rPr>
        <w:t xml:space="preserve">มาเพียงเรื่องเดียวที่เกิดผลลัพธ์) </w:t>
      </w:r>
      <w:r w:rsidR="0015622A" w:rsidRPr="002736AC">
        <w:rPr>
          <w:rFonts w:ascii="TH SarabunIT๙" w:hAnsi="TH SarabunIT๙" w:cs="TH SarabunIT๙" w:hint="cs"/>
          <w:color w:val="000000" w:themeColor="text1"/>
          <w:spacing w:val="-2"/>
          <w:sz w:val="32"/>
          <w:szCs w:val="32"/>
          <w:cs/>
        </w:rPr>
        <w:t>ซึ่งจำนวนสถาน</w:t>
      </w:r>
      <w:r w:rsidR="00320A68" w:rsidRPr="002736AC">
        <w:rPr>
          <w:rFonts w:ascii="TH SarabunIT๙" w:hAnsi="TH SarabunIT๙" w:cs="TH SarabunIT๙" w:hint="cs"/>
          <w:color w:val="000000" w:themeColor="text1"/>
          <w:spacing w:val="-2"/>
          <w:sz w:val="32"/>
          <w:szCs w:val="32"/>
          <w:cs/>
        </w:rPr>
        <w:t>ประกอบกิจการ/ผู้ประกอบอาชีพที่มีรายได้เพิ่มขึ้นหรือต้นทุน</w:t>
      </w:r>
      <w:r w:rsidR="00320A68" w:rsidRPr="002736AC">
        <w:rPr>
          <w:rFonts w:ascii="TH SarabunIT๙" w:hAnsi="TH SarabunIT๙" w:cs="TH SarabunIT๙" w:hint="cs"/>
          <w:color w:val="000000" w:themeColor="text1"/>
          <w:spacing w:val="2"/>
          <w:sz w:val="32"/>
          <w:szCs w:val="32"/>
          <w:cs/>
        </w:rPr>
        <w:t>ลดลง มี</w:t>
      </w:r>
      <w:r w:rsidR="00320A68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จำนวน</w:t>
      </w:r>
      <w:r w:rsidR="0015622A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...</w:t>
      </w:r>
      <w:r w:rsid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...</w:t>
      </w:r>
      <w:r w:rsidR="0015622A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แห่ง</w:t>
      </w:r>
      <w:r w:rsidR="00320A68" w:rsidRPr="002736A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คิดเป็นร้อยละ............ของผู้เข้ารับการอบรมทั้งหมด</w:t>
      </w:r>
    </w:p>
    <w:p w:rsidR="00222BA4" w:rsidRDefault="00222BA4" w:rsidP="00620312">
      <w:pPr>
        <w:tabs>
          <w:tab w:val="left" w:pos="1134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222BA4" w:rsidRDefault="00222BA4" w:rsidP="00620312">
      <w:pPr>
        <w:tabs>
          <w:tab w:val="left" w:pos="1134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(ชื่อหน่วยงาน) พบว่าปัญหา และอุปสรรคในการดำเนินการโครงการ ดังนี้..............................</w:t>
      </w:r>
    </w:p>
    <w:p w:rsidR="00001941" w:rsidRDefault="00222BA4" w:rsidP="00222BA4">
      <w:pPr>
        <w:tabs>
          <w:tab w:val="left" w:pos="1134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........................................................................................................................................โดยมีข้อเสนอแนะสำหรับการดำเนินการโครงการในปีงบประมาณ พ.ศ.2566  ดังนี้ …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>…………………………………………………..</w:t>
      </w:r>
    </w:p>
    <w:p w:rsidR="00222BA4" w:rsidRDefault="00222BA4" w:rsidP="00222BA4">
      <w:pPr>
        <w:tabs>
          <w:tab w:val="left" w:pos="1134"/>
        </w:tabs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</w:t>
      </w:r>
    </w:p>
    <w:p w:rsid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222BA4" w:rsidRPr="00222BA4" w:rsidRDefault="00222BA4" w:rsidP="00222BA4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222BA4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lastRenderedPageBreak/>
        <w:t>สารบัญ</w:t>
      </w:r>
    </w:p>
    <w:p w:rsidR="00222BA4" w:rsidRP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222BA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หน้า</w:t>
      </w:r>
    </w:p>
    <w:p w:rsid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บทที่ 1 ข้อมูลโครงการ</w:t>
      </w:r>
    </w:p>
    <w:p w:rsidR="00222BA4" w:rsidRP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222BA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1.1 หลักการและเหตุผล</w:t>
      </w:r>
    </w:p>
    <w:p w:rsidR="00222BA4" w:rsidRDefault="00222BA4" w:rsidP="00222BA4">
      <w:pPr>
        <w:tabs>
          <w:tab w:val="left" w:pos="0"/>
          <w:tab w:val="left" w:pos="709"/>
        </w:tabs>
        <w:spacing w:before="1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22BA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22BA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1.2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วัตถุประสงค์</w:t>
      </w:r>
    </w:p>
    <w:p w:rsidR="00222BA4" w:rsidRDefault="00222BA4" w:rsidP="00222BA4">
      <w:pPr>
        <w:tabs>
          <w:tab w:val="left" w:pos="0"/>
          <w:tab w:val="left" w:pos="709"/>
        </w:tabs>
        <w:spacing w:before="12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1.3 วิธีติดตามผลการดำเนินงาน</w:t>
      </w:r>
    </w:p>
    <w:p w:rsidR="00222BA4" w:rsidRDefault="00222BA4" w:rsidP="00222BA4">
      <w:pPr>
        <w:tabs>
          <w:tab w:val="left" w:pos="0"/>
          <w:tab w:val="left" w:pos="709"/>
        </w:tabs>
        <w:spacing w:before="12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1.4 ตัวชี้วัดโครงการ</w:t>
      </w:r>
    </w:p>
    <w:p w:rsidR="00222BA4" w:rsidRDefault="00222BA4" w:rsidP="00222BA4">
      <w:pPr>
        <w:tabs>
          <w:tab w:val="left" w:pos="0"/>
          <w:tab w:val="left" w:pos="709"/>
        </w:tabs>
        <w:spacing w:before="1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222BA4" w:rsidRPr="00222BA4" w:rsidRDefault="00222BA4" w:rsidP="00222BA4">
      <w:pPr>
        <w:tabs>
          <w:tab w:val="left" w:pos="0"/>
          <w:tab w:val="left" w:pos="709"/>
        </w:tabs>
        <w:spacing w:before="1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222BA4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บทที่ 2 </w:t>
      </w:r>
      <w:r w:rsidR="0015622A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ข้อมูลสถาน</w:t>
      </w:r>
      <w:r w:rsidRPr="00222BA4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ประกอบกิจการ/ผู้ประกอบอาชีพ</w:t>
      </w:r>
    </w:p>
    <w:p w:rsidR="00222BA4" w:rsidRDefault="00222BA4" w:rsidP="00222BA4">
      <w:pPr>
        <w:tabs>
          <w:tab w:val="left" w:pos="0"/>
          <w:tab w:val="left" w:pos="709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222BA4" w:rsidRDefault="00222BA4" w:rsidP="00222BA4">
      <w:pPr>
        <w:tabs>
          <w:tab w:val="left" w:pos="0"/>
          <w:tab w:val="left" w:pos="709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บทที่ 3 ข้อมูลการดำเนินการ</w:t>
      </w:r>
    </w:p>
    <w:p w:rsidR="00222BA4" w:rsidRDefault="00222BA4" w:rsidP="00222BA4">
      <w:pPr>
        <w:tabs>
          <w:tab w:val="left" w:pos="0"/>
          <w:tab w:val="left" w:pos="709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222BA4" w:rsidRDefault="00222BA4" w:rsidP="00222BA4">
      <w:pPr>
        <w:tabs>
          <w:tab w:val="left" w:pos="0"/>
          <w:tab w:val="left" w:pos="709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บทที่ 4 สรุปผลการดำเนินโครงการ</w:t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</w:p>
    <w:p w:rsidR="00222BA4" w:rsidRDefault="00222BA4" w:rsidP="00222BA4">
      <w:pPr>
        <w:tabs>
          <w:tab w:val="left" w:pos="0"/>
          <w:tab w:val="left" w:pos="709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</w:p>
    <w:p w:rsidR="00222BA4" w:rsidRPr="00EB0163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ภาคผนวก</w:t>
      </w:r>
      <w:r w:rsidR="00435068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 </w:t>
      </w:r>
      <w:r w:rsidR="00435068" w:rsidRPr="00EB016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(สแกน</w:t>
      </w:r>
      <w:r w:rsidR="00EB0163" w:rsidRPr="00EB016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จาก</w:t>
      </w:r>
      <w:r w:rsidR="00435068" w:rsidRPr="00EB016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เอกสาร</w:t>
      </w:r>
      <w:r w:rsidR="00EB0163" w:rsidRPr="00EB016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ที่ทำการบันทึกแล้ว)</w:t>
      </w:r>
    </w:p>
    <w:p w:rsidR="007A652F" w:rsidRDefault="007A652F" w:rsidP="002736AC">
      <w:pPr>
        <w:pStyle w:val="ab"/>
        <w:numPr>
          <w:ilvl w:val="0"/>
          <w:numId w:val="41"/>
        </w:numPr>
        <w:tabs>
          <w:tab w:val="left" w:pos="0"/>
          <w:tab w:val="left" w:pos="270"/>
          <w:tab w:val="left" w:pos="360"/>
        </w:tabs>
        <w:spacing w:before="120"/>
        <w:ind w:hanging="630"/>
        <w:jc w:val="both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รายชื่อคณะทำงาน</w:t>
      </w:r>
    </w:p>
    <w:p w:rsidR="00FD694D" w:rsidRPr="00FD694D" w:rsidRDefault="00FD694D" w:rsidP="002736AC">
      <w:pPr>
        <w:pStyle w:val="ab"/>
        <w:numPr>
          <w:ilvl w:val="0"/>
          <w:numId w:val="41"/>
        </w:numPr>
        <w:tabs>
          <w:tab w:val="left" w:pos="0"/>
          <w:tab w:val="left" w:pos="270"/>
          <w:tab w:val="left" w:pos="360"/>
        </w:tabs>
        <w:spacing w:before="120"/>
        <w:ind w:hanging="630"/>
        <w:jc w:val="both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FD694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ใบสมัครเข้าร่วมโครงการ (เฉพาะรูปแ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บบของกองพัฒนาศักยภาพแรงงานและผู้</w:t>
      </w:r>
      <w:r w:rsidRPr="00FD694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ประกอบกิจการ)</w:t>
      </w:r>
    </w:p>
    <w:p w:rsidR="00FD694D" w:rsidRPr="00FD694D" w:rsidRDefault="00FD694D" w:rsidP="002736AC">
      <w:pPr>
        <w:pStyle w:val="ab"/>
        <w:numPr>
          <w:ilvl w:val="0"/>
          <w:numId w:val="41"/>
        </w:numPr>
        <w:tabs>
          <w:tab w:val="left" w:pos="0"/>
          <w:tab w:val="left" w:pos="270"/>
          <w:tab w:val="left" w:pos="360"/>
        </w:tabs>
        <w:spacing w:before="120"/>
        <w:ind w:hanging="630"/>
        <w:jc w:val="both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แบบวิเคราะห์การเลือกหลักสูตร</w:t>
      </w:r>
      <w:r w:rsidR="0043506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(</w:t>
      </w:r>
      <w:r w:rsidR="00EB016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ทั้งของผู้ที่ได้รับการอบรมและผู้ที่ไม่ได้รับการอบรม</w:t>
      </w:r>
      <w:r w:rsidR="0043506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435068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222BA4" w:rsidRPr="00FD694D" w:rsidRDefault="00222BA4" w:rsidP="002736AC">
      <w:pPr>
        <w:pStyle w:val="ab"/>
        <w:numPr>
          <w:ilvl w:val="0"/>
          <w:numId w:val="41"/>
        </w:numPr>
        <w:tabs>
          <w:tab w:val="left" w:pos="0"/>
          <w:tab w:val="left" w:pos="270"/>
          <w:tab w:val="left" w:pos="360"/>
        </w:tabs>
        <w:spacing w:before="120"/>
        <w:ind w:hanging="630"/>
        <w:jc w:val="both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D694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แบบติดตามและรายงานผล</w:t>
      </w:r>
    </w:p>
    <w:p w:rsidR="00222BA4" w:rsidRDefault="00222BA4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FD694D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FD694D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FD694D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FD694D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FD694D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FD694D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FD694D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FD694D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FD694D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192133" w:rsidRDefault="00192133" w:rsidP="00192133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lastRenderedPageBreak/>
        <w:t xml:space="preserve">บทที่ </w:t>
      </w:r>
      <w:r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>1 ข้อมูลโครงการ</w:t>
      </w:r>
    </w:p>
    <w:p w:rsidR="00192133" w:rsidRDefault="00192133" w:rsidP="00192133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192133" w:rsidRPr="00192133" w:rsidRDefault="00192133" w:rsidP="00192133">
      <w:pPr>
        <w:pStyle w:val="ab"/>
        <w:numPr>
          <w:ilvl w:val="1"/>
          <w:numId w:val="45"/>
        </w:numPr>
        <w:tabs>
          <w:tab w:val="left" w:pos="0"/>
          <w:tab w:val="left" w:pos="567"/>
        </w:tabs>
        <w:spacing w:before="120"/>
        <w:ind w:left="0" w:firstLine="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92133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หลักการและเหตุผล</w:t>
      </w:r>
    </w:p>
    <w:p w:rsidR="00B91B64" w:rsidRPr="00B91B64" w:rsidRDefault="00192133" w:rsidP="00AF2237">
      <w:pPr>
        <w:tabs>
          <w:tab w:val="left" w:pos="567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sz w:val="32"/>
          <w:szCs w:val="32"/>
        </w:rPr>
      </w:pPr>
      <w:r w:rsidRPr="00B91B6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="00B91B64" w:rsidRPr="00B91B64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shd w:val="clear" w:color="auto" w:fill="FFFFFF"/>
          <w:cs/>
        </w:rPr>
        <w:t>ยุทธศาสตร์สำคัญภายใต้การนำของนายกรัฐมนตรี (พลเอก ประยุทธ์ จันทร์โอชา) เน้นในเรื่องการ</w:t>
      </w:r>
      <w:r w:rsidR="00B91B64" w:rsidRPr="00B91B64">
        <w:rPr>
          <w:rFonts w:ascii="TH SarabunIT๙" w:hAnsi="TH SarabunIT๙" w:cs="TH SarabunIT๙" w:hint="cs"/>
          <w:color w:val="000000" w:themeColor="text1"/>
          <w:spacing w:val="-2"/>
          <w:sz w:val="32"/>
          <w:szCs w:val="32"/>
          <w:shd w:val="clear" w:color="auto" w:fill="FFFFFF"/>
          <w:cs/>
        </w:rPr>
        <w:t>พั</w:t>
      </w:r>
      <w:r w:rsidR="00B91B64" w:rsidRPr="00B91B64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shd w:val="clear" w:color="auto" w:fill="FFFFFF"/>
          <w:cs/>
        </w:rPr>
        <w:t>ฒนา</w:t>
      </w:r>
      <w:r w:rsidR="00B91B64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B91B64" w:rsidRPr="00B91B64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shd w:val="clear" w:color="auto" w:fill="FFFFFF"/>
          <w:cs/>
        </w:rPr>
        <w:t>ประเทศไทยสู่ “ความมั่นคง มั่งคั่ง ยั่งยืน” ด้วยการสร้างความเข้มแข็งจากภายในเพื่อขับเคลื่อนประเทศตามหลัก</w:t>
      </w:r>
      <w:r w:rsidR="00B91B64" w:rsidRPr="00B91B64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shd w:val="clear" w:color="auto" w:fill="FFFFFF"/>
          <w:cs/>
        </w:rPr>
        <w:t xml:space="preserve">แนวคิด “ปรัชญาเศรษฐกิจพอเพียง” ผ่านกลไก </w:t>
      </w:r>
      <w:r w:rsidR="00B91B64" w:rsidRPr="00B91B64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shd w:val="clear" w:color="auto" w:fill="FFFFFF"/>
        </w:rPr>
        <w:t>“</w:t>
      </w:r>
      <w:r w:rsidR="00B91B64" w:rsidRPr="00B91B64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shd w:val="clear" w:color="auto" w:fill="FFFFFF"/>
          <w:cs/>
        </w:rPr>
        <w:t>ประชารัฐ</w:t>
      </w:r>
      <w:r w:rsidR="00B91B64" w:rsidRPr="00B91B64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shd w:val="clear" w:color="auto" w:fill="FFFFFF"/>
        </w:rPr>
        <w:t>”</w:t>
      </w:r>
      <w:r w:rsidR="00B91B64" w:rsidRPr="00B91B64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 xml:space="preserve"> ซึ่งเป็นความร่วมมือระหว่างภาครัฐและ</w:t>
      </w:r>
      <w:r w:rsidR="00B91B64" w:rsidRPr="00B91B64">
        <w:rPr>
          <w:rFonts w:ascii="TH SarabunIT๙" w:hAnsi="TH SarabunIT๙" w:cs="TH SarabunIT๙" w:hint="cs"/>
          <w:color w:val="000000" w:themeColor="text1"/>
          <w:spacing w:val="-2"/>
          <w:sz w:val="32"/>
          <w:szCs w:val="32"/>
          <w:cs/>
        </w:rPr>
        <w:t>ภ</w:t>
      </w:r>
      <w:r w:rsidR="00B91B64" w:rsidRPr="00B91B64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าคเอกชน</w:t>
      </w:r>
      <w:r w:rsidR="00B91B64" w:rsidRPr="00B91B6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B91B64" w:rsidRPr="00B91B64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shd w:val="clear" w:color="auto" w:fill="FFFFFF"/>
          <w:cs/>
        </w:rPr>
        <w:t xml:space="preserve">เพื่อขับเคลื่อนการปฏิรูปประเทศไทยให้สามารถรับมือกับโอกาสและภัยคุกคามชุดใหม่ในศตวรรษที่ </w:t>
      </w:r>
      <w:r w:rsidR="00B91B64" w:rsidRPr="00B91B64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shd w:val="clear" w:color="auto" w:fill="FFFFFF"/>
        </w:rPr>
        <w:t>21</w:t>
      </w:r>
      <w:r w:rsidR="00B91B64" w:rsidRPr="00B91B64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shd w:val="clear" w:color="auto" w:fill="FFFFFF"/>
        </w:rPr>
        <w:t xml:space="preserve"> </w:t>
      </w:r>
      <w:r w:rsidR="00B91B64" w:rsidRPr="00B91B64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ปัจจุบัน</w:t>
      </w:r>
      <w:r w:rsidR="00B91B6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B91B64" w:rsidRPr="00AF2237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ประเทศไทยเผชิญกับปัญหา “กับดักประเทศรายได้ปานกลาง” และปัญหาการขาดแคลนแ</w:t>
      </w:r>
      <w:r w:rsidR="00B91B64" w:rsidRPr="00AF2237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รงงานทั้</w:t>
      </w:r>
      <w:r w:rsidR="00B91B64" w:rsidRPr="00AF2237">
        <w:rPr>
          <w:rFonts w:ascii="TH SarabunIT๙" w:hAnsi="TH SarabunIT๙" w:cs="TH SarabunIT๙" w:hint="cs"/>
          <w:color w:val="000000" w:themeColor="text1"/>
          <w:spacing w:val="-2"/>
          <w:sz w:val="32"/>
          <w:szCs w:val="32"/>
          <w:cs/>
        </w:rPr>
        <w:t>ง</w:t>
      </w:r>
      <w:r w:rsidR="00B91B64" w:rsidRPr="00AF2237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เชิงปริมาณ</w:t>
      </w:r>
      <w:r w:rsidR="00B91B64" w:rsidRPr="00B91B6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และคุณภาพซึ่งล้วนเป็นข้อจำกัดต่อการปรับโครงสร้างเศรษฐกิจไทยเพื่อพัฒนาสู่ประเทศที่มีรายได้</w:t>
      </w:r>
      <w:r w:rsidR="00AF223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B91B64" w:rsidRPr="00B91B64">
        <w:rPr>
          <w:rFonts w:ascii="TH SarabunIT๙" w:hAnsi="TH SarabunIT๙" w:cs="TH SarabunIT๙"/>
          <w:sz w:val="32"/>
          <w:szCs w:val="32"/>
          <w:cs/>
        </w:rPr>
        <w:t>ดังนั้นรัฐบาลจึงหาแนวทางและกลไกในการเพิ่มรายได้ต่อประชากรให้สูงขึ้น โดยการ</w:t>
      </w:r>
      <w:r w:rsidR="00B91B64" w:rsidRPr="00B91B6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ปรับเปลี่ยนโครงสร้างเศรษฐกิจ</w:t>
      </w:r>
      <w:r w:rsidR="00B91B64" w:rsidRPr="00AF2237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ไปสู่ “</w:t>
      </w:r>
      <w:r w:rsidR="00B91B64" w:rsidRPr="00AF2237">
        <w:rPr>
          <w:rFonts w:ascii="TH SarabunIT๙" w:hAnsi="TH SarabunIT๙" w:cs="TH SarabunIT๙"/>
          <w:color w:val="000000" w:themeColor="text1"/>
          <w:spacing w:val="-2"/>
          <w:sz w:val="32"/>
          <w:szCs w:val="32"/>
        </w:rPr>
        <w:t>Value-Based Economy</w:t>
      </w:r>
      <w:r w:rsidR="00B91B64" w:rsidRPr="00AF2237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 xml:space="preserve">” หรือ “เศรษฐกิจที่ขับเคลื่อนด้วยนวัตกรรม” </w:t>
      </w:r>
      <w:r w:rsidR="00B91B64" w:rsidRPr="00AF2237">
        <w:rPr>
          <w:rFonts w:ascii="TH SarabunIT๙" w:hAnsi="TH SarabunIT๙" w:cs="TH SarabunIT๙"/>
          <w:spacing w:val="-2"/>
          <w:sz w:val="32"/>
          <w:szCs w:val="32"/>
          <w:cs/>
        </w:rPr>
        <w:t>คือรูปแบบเศรษฐกิจที่</w:t>
      </w:r>
      <w:r w:rsidR="00B91B64" w:rsidRPr="00AF2237">
        <w:rPr>
          <w:rFonts w:ascii="TH SarabunIT๙" w:hAnsi="TH SarabunIT๙" w:cs="TH SarabunIT๙"/>
          <w:spacing w:val="-2"/>
          <w:sz w:val="32"/>
          <w:szCs w:val="32"/>
        </w:rPr>
        <w:t xml:space="preserve"> “</w:t>
      </w:r>
      <w:r w:rsidR="00B91B64" w:rsidRPr="00AF2237">
        <w:rPr>
          <w:rFonts w:ascii="TH SarabunIT๙" w:hAnsi="TH SarabunIT๙" w:cs="TH SarabunIT๙"/>
          <w:spacing w:val="-2"/>
          <w:sz w:val="32"/>
          <w:szCs w:val="32"/>
          <w:cs/>
        </w:rPr>
        <w:t>ทำน้อย</w:t>
      </w:r>
      <w:r w:rsidR="00B91B64" w:rsidRPr="00AF2237">
        <w:rPr>
          <w:rFonts w:ascii="TH SarabunIT๙" w:hAnsi="TH SarabunIT๙" w:cs="TH SarabunIT๙"/>
          <w:spacing w:val="-8"/>
          <w:sz w:val="32"/>
          <w:szCs w:val="32"/>
          <w:cs/>
        </w:rPr>
        <w:t>ได้มาก</w:t>
      </w:r>
      <w:r w:rsidR="00B91B64" w:rsidRPr="00AF2237">
        <w:rPr>
          <w:rFonts w:ascii="TH SarabunIT๙" w:hAnsi="TH SarabunIT๙" w:cs="TH SarabunIT๙"/>
          <w:spacing w:val="-8"/>
          <w:sz w:val="32"/>
          <w:szCs w:val="32"/>
        </w:rPr>
        <w:t>”</w:t>
      </w:r>
      <w:r w:rsidR="00B91B64" w:rsidRPr="00AF2237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หมายถึง การขับเคลื่อนให้เกิดการเปลี่ยนแปลงอย่างน้อยใน </w:t>
      </w:r>
      <w:r w:rsidR="00B91B64" w:rsidRPr="00AF2237">
        <w:rPr>
          <w:rFonts w:ascii="TH SarabunIT๙" w:hAnsi="TH SarabunIT๙" w:cs="TH SarabunIT๙"/>
          <w:spacing w:val="-8"/>
          <w:sz w:val="32"/>
          <w:szCs w:val="32"/>
        </w:rPr>
        <w:t xml:space="preserve">3 </w:t>
      </w:r>
      <w:r w:rsidR="00B91B64" w:rsidRPr="00AF2237">
        <w:rPr>
          <w:rFonts w:ascii="TH SarabunIT๙" w:hAnsi="TH SarabunIT๙" w:cs="TH SarabunIT๙"/>
          <w:spacing w:val="-8"/>
          <w:sz w:val="32"/>
          <w:szCs w:val="32"/>
          <w:cs/>
        </w:rPr>
        <w:t>มิติสำคัญ คือ (</w:t>
      </w:r>
      <w:r w:rsidR="00B91B64" w:rsidRPr="00AF2237">
        <w:rPr>
          <w:rFonts w:ascii="TH SarabunIT๙" w:hAnsi="TH SarabunIT๙" w:cs="TH SarabunIT๙"/>
          <w:spacing w:val="-8"/>
          <w:sz w:val="32"/>
          <w:szCs w:val="32"/>
        </w:rPr>
        <w:t xml:space="preserve">1) </w:t>
      </w:r>
      <w:r w:rsidR="00B91B64" w:rsidRPr="00AF2237">
        <w:rPr>
          <w:rFonts w:ascii="TH SarabunIT๙" w:hAnsi="TH SarabunIT๙" w:cs="TH SarabunIT๙"/>
          <w:spacing w:val="-8"/>
          <w:sz w:val="32"/>
          <w:szCs w:val="32"/>
          <w:cs/>
        </w:rPr>
        <w:t>เปลี่ยนจากการผลิตสินค้า</w:t>
      </w:r>
      <w:r w:rsidR="00B91B64" w:rsidRPr="00B91B64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B91B64" w:rsidRPr="00B91B64">
        <w:rPr>
          <w:rFonts w:ascii="TH SarabunIT๙" w:hAnsi="TH SarabunIT๙" w:cs="TH SarabunIT๙"/>
          <w:sz w:val="32"/>
          <w:szCs w:val="32"/>
        </w:rPr>
        <w:t>“</w:t>
      </w:r>
      <w:r w:rsidR="00B91B64" w:rsidRPr="00B91B64">
        <w:rPr>
          <w:rFonts w:ascii="TH SarabunIT๙" w:hAnsi="TH SarabunIT๙" w:cs="TH SarabunIT๙"/>
          <w:sz w:val="32"/>
          <w:szCs w:val="32"/>
          <w:cs/>
        </w:rPr>
        <w:t>โภคภัณฑ์</w:t>
      </w:r>
      <w:r w:rsidR="00B91B64" w:rsidRPr="00B91B64">
        <w:rPr>
          <w:rFonts w:ascii="TH SarabunIT๙" w:hAnsi="TH SarabunIT๙" w:cs="TH SarabunIT๙"/>
          <w:sz w:val="32"/>
          <w:szCs w:val="32"/>
        </w:rPr>
        <w:t>”</w:t>
      </w:r>
      <w:r w:rsidR="00B91B64" w:rsidRPr="00B91B64">
        <w:rPr>
          <w:rFonts w:ascii="TH SarabunIT๙" w:hAnsi="TH SarabunIT๙" w:cs="TH SarabunIT๙"/>
          <w:sz w:val="32"/>
          <w:szCs w:val="32"/>
          <w:cs/>
        </w:rPr>
        <w:t xml:space="preserve"> ไปสู่สินค้าเชิง </w:t>
      </w:r>
      <w:r w:rsidR="00B91B64" w:rsidRPr="00B91B64">
        <w:rPr>
          <w:rFonts w:ascii="TH SarabunIT๙" w:hAnsi="TH SarabunIT๙" w:cs="TH SarabunIT๙"/>
          <w:sz w:val="32"/>
          <w:szCs w:val="32"/>
        </w:rPr>
        <w:t>“</w:t>
      </w:r>
      <w:r w:rsidR="00B91B64" w:rsidRPr="00B91B64">
        <w:rPr>
          <w:rFonts w:ascii="TH SarabunIT๙" w:hAnsi="TH SarabunIT๙" w:cs="TH SarabunIT๙"/>
          <w:sz w:val="32"/>
          <w:szCs w:val="32"/>
          <w:cs/>
        </w:rPr>
        <w:t>นวัตกรรม</w:t>
      </w:r>
      <w:r w:rsidR="00B91B64" w:rsidRPr="00B91B64">
        <w:rPr>
          <w:rFonts w:ascii="TH SarabunIT๙" w:hAnsi="TH SarabunIT๙" w:cs="TH SarabunIT๙"/>
          <w:sz w:val="32"/>
          <w:szCs w:val="32"/>
        </w:rPr>
        <w:t>”</w:t>
      </w:r>
      <w:r w:rsidR="00B91B64" w:rsidRPr="00B91B64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B91B64" w:rsidRPr="00B91B64">
        <w:rPr>
          <w:rFonts w:ascii="TH SarabunIT๙" w:hAnsi="TH SarabunIT๙" w:cs="TH SarabunIT๙"/>
          <w:sz w:val="32"/>
          <w:szCs w:val="32"/>
        </w:rPr>
        <w:t>(2)</w:t>
      </w:r>
      <w:r w:rsidR="00B91B64" w:rsidRPr="00B91B64">
        <w:rPr>
          <w:rFonts w:ascii="TH SarabunIT๙" w:hAnsi="TH SarabunIT๙" w:cs="TH SarabunIT๙"/>
          <w:sz w:val="32"/>
          <w:szCs w:val="32"/>
          <w:cs/>
        </w:rPr>
        <w:t xml:space="preserve"> เปลี่ยนจากการขับเคลื่อนประเทศด้วยภาคอุตสาหกรรมไปสู่การขับเคลื่อนด้วยเทคโนโลยีความคิดสร้างสรรค์และนวัตกรรม (</w:t>
      </w:r>
      <w:r w:rsidR="00B91B64" w:rsidRPr="00B91B64">
        <w:rPr>
          <w:rFonts w:ascii="TH SarabunIT๙" w:hAnsi="TH SarabunIT๙" w:cs="TH SarabunIT๙"/>
          <w:sz w:val="32"/>
          <w:szCs w:val="32"/>
        </w:rPr>
        <w:t xml:space="preserve">3) </w:t>
      </w:r>
      <w:r w:rsidR="00B91B64" w:rsidRPr="00B91B64">
        <w:rPr>
          <w:rFonts w:ascii="TH SarabunIT๙" w:hAnsi="TH SarabunIT๙" w:cs="TH SarabunIT๙"/>
          <w:sz w:val="32"/>
          <w:szCs w:val="32"/>
          <w:cs/>
        </w:rPr>
        <w:t>เปลี่ยนจากการเน้นภาคการผลิตสินค้าไปสู่การ</w:t>
      </w:r>
      <w:r w:rsidR="00B91B64" w:rsidRPr="00AF2237">
        <w:rPr>
          <w:rFonts w:ascii="TH SarabunIT๙" w:hAnsi="TH SarabunIT๙" w:cs="TH SarabunIT๙"/>
          <w:spacing w:val="-4"/>
          <w:sz w:val="32"/>
          <w:szCs w:val="32"/>
          <w:cs/>
        </w:rPr>
        <w:t>เน้นภาคบริการมากขึ้น ดังนั้น สถานประกอบการและผู้ประกอบอาชีพอิสระ</w:t>
      </w:r>
      <w:r w:rsidR="00AF2237" w:rsidRPr="00AF2237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</w:t>
      </w:r>
      <w:r w:rsidR="00B91B64" w:rsidRPr="00AF2237">
        <w:rPr>
          <w:rFonts w:ascii="TH SarabunIT๙" w:hAnsi="TH SarabunIT๙" w:cs="TH SarabunIT๙"/>
          <w:spacing w:val="-4"/>
          <w:sz w:val="32"/>
          <w:szCs w:val="32"/>
          <w:cs/>
        </w:rPr>
        <w:t>จึงต้องพร้อมรับกับการเปลี่ยนแปลง</w:t>
      </w:r>
      <w:r w:rsidR="00B91B64" w:rsidRPr="00B91B64">
        <w:rPr>
          <w:rFonts w:ascii="TH SarabunIT๙" w:hAnsi="TH SarabunIT๙" w:cs="TH SarabunIT๙"/>
          <w:sz w:val="32"/>
          <w:szCs w:val="32"/>
          <w:cs/>
        </w:rPr>
        <w:t xml:space="preserve"> รองรับการทำธุรกิจแนวใหม่ ซึ่งเป็นสิ่งสำคัญในการขับเคลื่อนทางเศรษฐกิจของประเทศให้มั่นคงในระยะยาว รวมถึงสามารถยกระ</w:t>
      </w:r>
      <w:r w:rsidR="00AF2237">
        <w:rPr>
          <w:rFonts w:ascii="TH SarabunIT๙" w:hAnsi="TH SarabunIT๙" w:cs="TH SarabunIT๙"/>
          <w:sz w:val="32"/>
          <w:szCs w:val="32"/>
          <w:cs/>
        </w:rPr>
        <w:t>ดับคุณภาพชีวิตของประชากรในประเท</w:t>
      </w:r>
      <w:r w:rsidR="00AF2237">
        <w:rPr>
          <w:rFonts w:ascii="TH SarabunIT๙" w:hAnsi="TH SarabunIT๙" w:cs="TH SarabunIT๙" w:hint="cs"/>
          <w:sz w:val="32"/>
          <w:szCs w:val="32"/>
          <w:cs/>
        </w:rPr>
        <w:t>ศ</w:t>
      </w:r>
      <w:r w:rsidR="00B91B64" w:rsidRPr="00B91B64">
        <w:rPr>
          <w:rFonts w:ascii="TH SarabunIT๙" w:hAnsi="TH SarabunIT๙" w:cs="TH SarabunIT๙"/>
          <w:sz w:val="32"/>
          <w:szCs w:val="32"/>
          <w:cs/>
        </w:rPr>
        <w:t>ให้มีความเป็นอยู่ที่ดีขึ้น</w:t>
      </w:r>
    </w:p>
    <w:p w:rsidR="00B91B64" w:rsidRPr="00AF2237" w:rsidRDefault="00B91B64" w:rsidP="00AF2237">
      <w:pPr>
        <w:tabs>
          <w:tab w:val="left" w:pos="567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AF2237">
        <w:rPr>
          <w:rFonts w:ascii="TH SarabunIT๙" w:hAnsi="TH SarabunIT๙" w:cs="TH SarabunIT๙"/>
          <w:sz w:val="32"/>
          <w:szCs w:val="32"/>
          <w:cs/>
        </w:rPr>
        <w:tab/>
        <w:t>ผู้ประกอบการ และผู้ประกอบอาชีพอิสระถือได้ว่าเป็นกลไกสำคัญในการพัฒนาประเทศ ทั้งในมิติของ    การสร้างรายได้เป็นแหล่งการจ้างงานที่สำคัญ และเป็นกลไกในการแก้ไขปัญหาความยากจนของประเทศ เพื่อให้ผู้ประกอบการ และผู้ประกอบอาชีพอิสระเติบโตอย่างต่อเนื่อง ประเทศไทยจำเป็นต้องสร้างและพัฒนา</w:t>
      </w:r>
      <w:r w:rsidRPr="00AF2237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ผู้ประกอบการกิจไทยให้เป็น </w:t>
      </w:r>
      <w:r w:rsidRPr="00AF2237">
        <w:rPr>
          <w:rFonts w:ascii="TH SarabunIT๙" w:hAnsi="TH SarabunIT๙" w:cs="TH SarabunIT๙"/>
          <w:spacing w:val="-6"/>
          <w:sz w:val="32"/>
          <w:szCs w:val="32"/>
        </w:rPr>
        <w:t>“</w:t>
      </w:r>
      <w:r w:rsidRPr="00AF2237">
        <w:rPr>
          <w:rFonts w:ascii="TH SarabunIT๙" w:hAnsi="TH SarabunIT๙" w:cs="TH SarabunIT๙"/>
          <w:spacing w:val="-6"/>
          <w:sz w:val="32"/>
          <w:szCs w:val="32"/>
          <w:cs/>
        </w:rPr>
        <w:t>ผู้ประกอบกิจการสมัยใหม่</w:t>
      </w:r>
      <w:r w:rsidRPr="00AF2237">
        <w:rPr>
          <w:rFonts w:ascii="TH SarabunIT๙" w:hAnsi="TH SarabunIT๙" w:cs="TH SarabunIT๙"/>
          <w:spacing w:val="-6"/>
          <w:sz w:val="32"/>
          <w:szCs w:val="32"/>
        </w:rPr>
        <w:t>”</w:t>
      </w:r>
      <w:r w:rsidRPr="00AF2237">
        <w:rPr>
          <w:rFonts w:ascii="TH SarabunIT๙" w:hAnsi="TH SarabunIT๙" w:cs="TH SarabunIT๙"/>
          <w:color w:val="FFFFFF" w:themeColor="background1"/>
          <w:spacing w:val="-6"/>
          <w:sz w:val="32"/>
          <w:szCs w:val="32"/>
          <w:cs/>
        </w:rPr>
        <w:t>.</w:t>
      </w:r>
      <w:r w:rsidRPr="00AF2237">
        <w:rPr>
          <w:rFonts w:ascii="TH SarabunIT๙" w:hAnsi="TH SarabunIT๙" w:cs="TH SarabunIT๙"/>
          <w:spacing w:val="-6"/>
          <w:sz w:val="32"/>
          <w:szCs w:val="32"/>
          <w:cs/>
        </w:rPr>
        <w:t>ที่ก้าวทันและใช้ประโยชน์จากเทคโนโลยี และนวัตกรรม</w:t>
      </w:r>
      <w:r w:rsidRPr="00AF2237">
        <w:rPr>
          <w:rFonts w:ascii="TH SarabunIT๙" w:hAnsi="TH SarabunIT๙" w:cs="TH SarabunIT๙"/>
          <w:spacing w:val="-4"/>
          <w:sz w:val="32"/>
          <w:szCs w:val="32"/>
          <w:cs/>
        </w:rPr>
        <w:t>ในการขับเคลื่อนธุรกิจด้วยการพัฒนาทักษะพื้นฐานที่จำเป็นและความถนัดที่แตกต่าง และหลากหลายของแรงงาน</w:t>
      </w:r>
      <w:r w:rsidRPr="00AF2237">
        <w:rPr>
          <w:rFonts w:ascii="TH SarabunIT๙" w:hAnsi="TH SarabunIT๙" w:cs="TH SarabunIT๙"/>
          <w:sz w:val="32"/>
          <w:szCs w:val="32"/>
          <w:cs/>
        </w:rPr>
        <w:t xml:space="preserve">โดยเฉพาะที่เกี่ยวข้องกับเทคโนโลยี นวัตกรรม และความคิดสร้างสรรค์ในการพัฒนาเพิ่มมูลค่าธุรกิจ ตลอดจนส่งเสริมการรวมกลุ่มและสร้างเครือข่ายของผู้ประกอบกิจการ </w:t>
      </w:r>
      <w:r w:rsidR="00AF2237">
        <w:rPr>
          <w:rFonts w:ascii="TH SarabunIT๙" w:hAnsi="TH SarabunIT๙" w:cs="TH SarabunIT๙"/>
          <w:sz w:val="32"/>
          <w:szCs w:val="32"/>
          <w:cs/>
        </w:rPr>
        <w:t>กระทรวงแรงงาน</w:t>
      </w:r>
      <w:r w:rsidR="00AF223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F2237">
        <w:rPr>
          <w:rFonts w:ascii="TH SarabunIT๙" w:hAnsi="TH SarabunIT๙" w:cs="TH SarabunIT๙"/>
          <w:sz w:val="32"/>
          <w:szCs w:val="32"/>
          <w:cs/>
        </w:rPr>
        <w:t>โดยกรมพัฒนาฝีมือแรงงาน</w:t>
      </w:r>
      <w:r w:rsidR="00AF2237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AF2237">
        <w:rPr>
          <w:rFonts w:ascii="TH SarabunIT๙" w:hAnsi="TH SarabunIT๙" w:cs="TH SarabunIT๙"/>
          <w:spacing w:val="-12"/>
          <w:sz w:val="32"/>
          <w:szCs w:val="32"/>
          <w:cs/>
        </w:rPr>
        <w:t>จึงได้จัดทำโครงการ</w:t>
      </w:r>
      <w:r w:rsidRPr="00AF2237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 xml:space="preserve">พัฒนาผู้ประกอบกิจการสมัยใหม่เพื่อเพิ่มมูลค่าสินค้าหรือบริการในชุมชน </w:t>
      </w:r>
      <w:r w:rsidRPr="00AF2237">
        <w:rPr>
          <w:rFonts w:ascii="TH SarabunIT๙" w:hAnsi="TH SarabunIT๙" w:cs="TH SarabunIT๙"/>
          <w:spacing w:val="-12"/>
          <w:sz w:val="32"/>
          <w:szCs w:val="32"/>
          <w:cs/>
        </w:rPr>
        <w:t>เพื่อพัฒนาผู้ประกอบการ</w:t>
      </w:r>
      <w:r w:rsidRPr="00AF2237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AF2237">
        <w:rPr>
          <w:rFonts w:ascii="TH SarabunIT๙" w:hAnsi="TH SarabunIT๙" w:cs="TH SarabunIT๙"/>
          <w:spacing w:val="4"/>
          <w:sz w:val="32"/>
          <w:szCs w:val="32"/>
          <w:cs/>
        </w:rPr>
        <w:t>และผู้ประกอบอาชีพอิสระให้เป็น “ผู้ประกอบกิจการสมัย” และสามารถแข่งขันได้กับธุรกิจในระดับสากลใน</w:t>
      </w:r>
      <w:r w:rsidRPr="00AF2237">
        <w:rPr>
          <w:rFonts w:ascii="TH SarabunIT๙" w:hAnsi="TH SarabunIT๙" w:cs="TH SarabunIT๙"/>
          <w:sz w:val="32"/>
          <w:szCs w:val="32"/>
          <w:cs/>
        </w:rPr>
        <w:t>บริบทที่ระบบเศรษฐกิจโลกมีความเชื่อมโยงและแข่งขันกันมากขึ้น</w:t>
      </w:r>
    </w:p>
    <w:p w:rsidR="00192133" w:rsidRPr="00AF2237" w:rsidRDefault="00192133" w:rsidP="00192133">
      <w:pPr>
        <w:tabs>
          <w:tab w:val="left" w:pos="0"/>
          <w:tab w:val="left" w:pos="567"/>
        </w:tabs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192133" w:rsidRPr="00192133" w:rsidRDefault="00192133" w:rsidP="00192133">
      <w:pPr>
        <w:pStyle w:val="ab"/>
        <w:numPr>
          <w:ilvl w:val="1"/>
          <w:numId w:val="45"/>
        </w:numPr>
        <w:tabs>
          <w:tab w:val="left" w:pos="0"/>
          <w:tab w:val="left" w:pos="567"/>
        </w:tabs>
        <w:spacing w:before="120"/>
        <w:ind w:left="0" w:firstLine="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92133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วัตถุประสงค์</w:t>
      </w:r>
    </w:p>
    <w:p w:rsidR="00AF2237" w:rsidRPr="00FF536C" w:rsidRDefault="00192133" w:rsidP="00AF2237">
      <w:pPr>
        <w:tabs>
          <w:tab w:val="left" w:pos="0"/>
          <w:tab w:val="left" w:pos="567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bookmarkStart w:id="0" w:name="_Hlk69899259"/>
      <w:r w:rsidR="00AF223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(1)</w:t>
      </w:r>
      <w:r w:rsidR="00AF2237" w:rsidRPr="0081144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AF2237" w:rsidRPr="00FF536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เพื่อพัฒนาและยกระดับสมรรถนะ</w:t>
      </w:r>
      <w:r w:rsidR="00AF2237" w:rsidRPr="00FF536C">
        <w:rPr>
          <w:rFonts w:ascii="TH SarabunIT๙" w:hAnsi="TH SarabunIT๙" w:cs="TH SarabunIT๙" w:hint="cs"/>
          <w:color w:val="000000" w:themeColor="text1"/>
          <w:spacing w:val="-12"/>
          <w:sz w:val="32"/>
          <w:szCs w:val="32"/>
          <w:cs/>
        </w:rPr>
        <w:t>สถานประกอบกิจการ/</w:t>
      </w:r>
      <w:r w:rsidR="00AF2237" w:rsidRPr="00FF536C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>ผู้ประกอบอาชีพอิสระให้</w:t>
      </w:r>
      <w:r w:rsidR="00AF2237" w:rsidRPr="00FF536C">
        <w:rPr>
          <w:rFonts w:ascii="TH SarabunIT๙" w:hAnsi="TH SarabunIT๙" w:cs="TH SarabunIT๙" w:hint="cs"/>
          <w:color w:val="000000" w:themeColor="text1"/>
          <w:spacing w:val="-12"/>
          <w:sz w:val="32"/>
          <w:szCs w:val="32"/>
          <w:cs/>
        </w:rPr>
        <w:t>เป็นผู้ประกอบกิจการ</w:t>
      </w:r>
      <w:r w:rsidR="00AF2237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br/>
      </w:r>
      <w:r w:rsidR="00AF223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AF2237">
        <w:rPr>
          <w:rFonts w:ascii="TH SarabunIT๙" w:hAnsi="TH SarabunIT๙" w:cs="TH SarabunIT๙" w:hint="cs"/>
          <w:sz w:val="32"/>
          <w:szCs w:val="32"/>
          <w:cs/>
        </w:rPr>
        <w:t>สมัย</w:t>
      </w:r>
      <w:r w:rsidR="00AF2237" w:rsidRPr="00FF536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ใหม่</w:t>
      </w:r>
      <w:r w:rsidR="00AF223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ที่</w:t>
      </w:r>
      <w:r w:rsidR="00AF2237" w:rsidRPr="00FF536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สามารถประกอบธุรกิจอย่างมืออาชีพ </w:t>
      </w:r>
    </w:p>
    <w:p w:rsidR="00AF2237" w:rsidRPr="0081144B" w:rsidRDefault="00AF2237" w:rsidP="00AF2237">
      <w:pPr>
        <w:tabs>
          <w:tab w:val="left" w:pos="0"/>
          <w:tab w:val="left" w:pos="567"/>
          <w:tab w:val="left" w:pos="1985"/>
          <w:tab w:val="left" w:pos="241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(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2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81144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บรรเทา</w:t>
      </w:r>
      <w:r w:rsidRPr="0081144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ผลกระทบจากการระบาดของโรคติดเชื้อ</w:t>
      </w:r>
      <w:proofErr w:type="spellStart"/>
      <w:r w:rsidRPr="0081144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ไวรัส</w:t>
      </w:r>
      <w:proofErr w:type="spellEnd"/>
      <w:r w:rsidRPr="0081144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โคโรนา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81144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2019  </w:t>
      </w:r>
    </w:p>
    <w:p w:rsidR="00AF2237" w:rsidRPr="00AF2237" w:rsidRDefault="00AF2237" w:rsidP="00AF2237">
      <w:pPr>
        <w:tabs>
          <w:tab w:val="left" w:pos="284"/>
          <w:tab w:val="left" w:pos="567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(</w:t>
      </w:r>
      <w:r w:rsidRPr="0076280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3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)</w:t>
      </w:r>
      <w:r w:rsidRPr="0076280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AF2237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>เพื่อผลักดันให้</w:t>
      </w:r>
      <w:r w:rsidRPr="00AF2237">
        <w:rPr>
          <w:rFonts w:ascii="TH SarabunIT๙" w:hAnsi="TH SarabunIT๙" w:cs="TH SarabunIT๙" w:hint="cs"/>
          <w:color w:val="000000" w:themeColor="text1"/>
          <w:spacing w:val="-12"/>
          <w:sz w:val="32"/>
          <w:szCs w:val="32"/>
          <w:cs/>
        </w:rPr>
        <w:t>สถานประกอบกิจการ/</w:t>
      </w:r>
      <w:r w:rsidRPr="00AF2237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>ผู้ประกอบอาชีพอิสระ</w:t>
      </w:r>
      <w:r w:rsidRPr="00AF2237">
        <w:rPr>
          <w:rFonts w:ascii="TH SarabunIT๙" w:hAnsi="TH SarabunIT๙" w:cs="TH SarabunIT๙" w:hint="cs"/>
          <w:color w:val="000000" w:themeColor="text1"/>
          <w:spacing w:val="-12"/>
          <w:sz w:val="32"/>
          <w:szCs w:val="32"/>
          <w:cs/>
        </w:rPr>
        <w:t>ใช้เทคโนโลยีและนวัตกรรมในการขับเคลื่อนธุรกิจ</w:t>
      </w:r>
      <w:r w:rsidRPr="00762807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AF223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AF2237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AF2237">
        <w:rPr>
          <w:rFonts w:ascii="TH SarabunIT๙" w:hAnsi="TH SarabunIT๙" w:cs="TH SarabunIT๙" w:hint="cs"/>
          <w:sz w:val="32"/>
          <w:szCs w:val="32"/>
          <w:cs/>
        </w:rPr>
        <w:t>4</w:t>
      </w:r>
      <w:r w:rsidRPr="00AF2237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AF2237">
        <w:rPr>
          <w:rFonts w:ascii="TH SarabunIT๙" w:hAnsi="TH SarabunIT๙" w:cs="TH SarabunIT๙" w:hint="cs"/>
          <w:sz w:val="32"/>
          <w:szCs w:val="32"/>
          <w:cs/>
        </w:rPr>
        <w:t xml:space="preserve"> ส่งเสริมการ</w:t>
      </w:r>
      <w:r>
        <w:rPr>
          <w:rFonts w:ascii="TH SarabunIT๙" w:hAnsi="TH SarabunIT๙" w:cs="TH SarabunIT๙" w:hint="cs"/>
          <w:sz w:val="32"/>
          <w:szCs w:val="32"/>
          <w:cs/>
        </w:rPr>
        <w:t>รวมกลุ่ม</w:t>
      </w:r>
      <w:r w:rsidRPr="00AF2237">
        <w:rPr>
          <w:rFonts w:ascii="TH SarabunIT๙" w:hAnsi="TH SarabunIT๙" w:cs="TH SarabunIT๙" w:hint="cs"/>
          <w:sz w:val="32"/>
          <w:szCs w:val="32"/>
          <w:cs/>
        </w:rPr>
        <w:t>และสร้างเครือข่ายของผู้ประกอบกิจการซึ่งมีบทบาทสำคัญในการกระตุ้น</w:t>
      </w:r>
      <w:r w:rsidRPr="00AF2237">
        <w:rPr>
          <w:rFonts w:ascii="TH SarabunIT๙" w:hAnsi="TH SarabunIT๙" w:cs="TH SarabunIT๙"/>
          <w:sz w:val="32"/>
          <w:szCs w:val="32"/>
          <w:cs/>
        </w:rPr>
        <w:t>เศรษฐกิจ</w:t>
      </w:r>
      <w:r w:rsidRPr="00AF2237">
        <w:rPr>
          <w:rFonts w:ascii="TH SarabunIT๙" w:hAnsi="TH SarabunIT๙" w:cs="TH SarabunIT๙" w:hint="cs"/>
          <w:sz w:val="32"/>
          <w:szCs w:val="32"/>
          <w:cs/>
        </w:rPr>
        <w:t>ให้เติบโต</w:t>
      </w:r>
    </w:p>
    <w:bookmarkEnd w:id="0"/>
    <w:p w:rsidR="00192133" w:rsidRPr="00192133" w:rsidRDefault="00192133" w:rsidP="00192133">
      <w:pPr>
        <w:tabs>
          <w:tab w:val="left" w:pos="0"/>
          <w:tab w:val="left" w:pos="567"/>
        </w:tabs>
        <w:spacing w:before="1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192133" w:rsidRPr="00192133" w:rsidRDefault="00192133" w:rsidP="00192133">
      <w:pPr>
        <w:pStyle w:val="ab"/>
        <w:numPr>
          <w:ilvl w:val="1"/>
          <w:numId w:val="45"/>
        </w:numPr>
        <w:tabs>
          <w:tab w:val="left" w:pos="0"/>
          <w:tab w:val="left" w:pos="567"/>
        </w:tabs>
        <w:spacing w:before="120"/>
        <w:ind w:left="0" w:firstLine="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92133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lastRenderedPageBreak/>
        <w:t>วิธีติดตามผลการดำเนินงาน</w:t>
      </w:r>
    </w:p>
    <w:p w:rsidR="00AF2237" w:rsidRPr="00CD0DCA" w:rsidRDefault="00192133" w:rsidP="00AF2237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="00AF223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(</w:t>
      </w:r>
      <w:r w:rsidR="00AF2237" w:rsidRPr="00CD0DCA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1</w:t>
      </w:r>
      <w:r w:rsidR="00AF223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)</w:t>
      </w:r>
      <w:r w:rsidR="00AF2237" w:rsidRPr="00CD0DCA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ติดตามผล</w:t>
      </w:r>
      <w:r w:rsidR="00AF223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AF2237" w:rsidRPr="00CD0DCA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และประเมินผลความก้าวหน้าของการดำเนินโ</w:t>
      </w:r>
      <w:r w:rsidR="00AF2237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ครงการ กำกับ ดูแล และให้คำปรึกษ</w:t>
      </w:r>
      <w:r w:rsidR="00AF223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า</w:t>
      </w:r>
      <w:r w:rsidR="00AF2237">
        <w:rPr>
          <w:rFonts w:ascii="TH SarabunIT๙" w:hAnsi="TH SarabunIT๙" w:cs="TH SarabunIT๙"/>
          <w:color w:val="000000" w:themeColor="text1"/>
          <w:sz w:val="32"/>
          <w:szCs w:val="32"/>
          <w:cs/>
        </w:rPr>
        <w:br/>
      </w:r>
      <w:r w:rsidR="00AF2237" w:rsidRPr="00CD0DCA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หน่วยงานในพื้นที่ เพื่อให้การดำเนินโครงการบรรลุวัตถุประสงค์ที่วางไว้ </w:t>
      </w:r>
    </w:p>
    <w:p w:rsidR="00AF2237" w:rsidRPr="00CD0DCA" w:rsidRDefault="00AF2237" w:rsidP="00AF2237">
      <w:pPr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CD0DCA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(</w:t>
      </w:r>
      <w:r w:rsidRPr="00CD0DCA">
        <w:rPr>
          <w:rFonts w:ascii="TH SarabunIT๙" w:hAnsi="TH SarabunIT๙" w:cs="TH SarabunIT๙"/>
          <w:color w:val="000000" w:themeColor="text1"/>
          <w:sz w:val="32"/>
          <w:szCs w:val="32"/>
        </w:rPr>
        <w:t>2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AA5C9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ติดตามผลการประยุกต์ใช้ความรู้การปรับปรุงพัฒนาธุรกิจ เปรียบเทียบ</w:t>
      </w:r>
      <w:r w:rsidRPr="00AA5C9C">
        <w:rPr>
          <w:rFonts w:ascii="TH SarabunIT๙" w:hAnsi="TH SarabunIT๙" w:cs="TH SarabunIT๙"/>
          <w:spacing w:val="-8"/>
          <w:sz w:val="32"/>
          <w:szCs w:val="32"/>
          <w:cs/>
        </w:rPr>
        <w:t>รายได้ก่อน</w:t>
      </w:r>
      <w:r w:rsidRPr="00AA5C9C">
        <w:rPr>
          <w:rFonts w:ascii="TH SarabunIT๙" w:hAnsi="TH SarabunIT๙" w:cs="TH SarabunIT๙"/>
          <w:spacing w:val="-8"/>
          <w:sz w:val="32"/>
          <w:szCs w:val="32"/>
        </w:rPr>
        <w:t xml:space="preserve"> – </w:t>
      </w:r>
      <w:r w:rsidRPr="00AA5C9C">
        <w:rPr>
          <w:rFonts w:ascii="TH SarabunIT๙" w:hAnsi="TH SarabunIT๙" w:cs="TH SarabunIT๙"/>
          <w:spacing w:val="-8"/>
          <w:sz w:val="32"/>
          <w:szCs w:val="32"/>
          <w:cs/>
        </w:rPr>
        <w:t>หลังการฝึกอบรม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หรือต้นทุนการผลิต ก่อน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หลัง </w:t>
      </w:r>
      <w:r w:rsidRPr="00F350FE">
        <w:rPr>
          <w:rFonts w:ascii="TH SarabunIT๙" w:hAnsi="TH SarabunIT๙" w:cs="TH SarabunIT๙"/>
          <w:sz w:val="32"/>
          <w:szCs w:val="32"/>
          <w:cs/>
        </w:rPr>
        <w:t xml:space="preserve">การฝึกอบรม </w:t>
      </w:r>
      <w:r w:rsidRPr="00CD0DCA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โดยมุ่งเน้นการเป็นผู้</w:t>
      </w:r>
      <w:r w:rsidRPr="0065656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ประกอบ</w:t>
      </w:r>
      <w:r w:rsidRPr="0065656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กิจการ</w:t>
      </w:r>
      <w:r w:rsidRPr="0065656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การยุคใหม่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ที่</w:t>
      </w:r>
      <w:r w:rsidRPr="0065656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ใช้นวัตกรรมการปรับปรุงพัฒนาธุรกิจ</w:t>
      </w:r>
    </w:p>
    <w:p w:rsidR="00192133" w:rsidRPr="00192133" w:rsidRDefault="00192133" w:rsidP="00192133">
      <w:pPr>
        <w:pStyle w:val="ab"/>
        <w:tabs>
          <w:tab w:val="left" w:pos="567"/>
        </w:tabs>
        <w:ind w:left="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192133" w:rsidRPr="00192133" w:rsidRDefault="00192133" w:rsidP="00192133">
      <w:pPr>
        <w:tabs>
          <w:tab w:val="left" w:pos="0"/>
          <w:tab w:val="left" w:pos="567"/>
        </w:tabs>
        <w:spacing w:before="1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92133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1.4 </w:t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192133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ตัวชี้วัดโค</w:t>
      </w:r>
      <w:bookmarkStart w:id="1" w:name="_GoBack"/>
      <w:bookmarkEnd w:id="1"/>
      <w:r w:rsidRPr="00192133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รงการ</w:t>
      </w:r>
    </w:p>
    <w:p w:rsidR="009128BD" w:rsidRPr="00B27E92" w:rsidRDefault="009128BD" w:rsidP="009128BD">
      <w:pPr>
        <w:tabs>
          <w:tab w:val="left" w:pos="567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pacing w:val="-4"/>
          <w:sz w:val="32"/>
          <w:szCs w:val="32"/>
          <w:cs/>
        </w:rPr>
        <w:tab/>
        <w:t xml:space="preserve">(1) </w:t>
      </w:r>
      <w:r w:rsidRPr="00B27E92">
        <w:rPr>
          <w:rFonts w:ascii="TH SarabunIT๙" w:hAnsi="TH SarabunIT๙" w:cs="TH SarabunIT๙"/>
          <w:spacing w:val="-4"/>
          <w:sz w:val="32"/>
          <w:szCs w:val="32"/>
          <w:cs/>
        </w:rPr>
        <w:t>เชิงปริมาณ</w:t>
      </w:r>
      <w:r w:rsidRPr="0048278A">
        <w:rPr>
          <w:rFonts w:ascii="TH SarabunIT๙" w:hAnsi="TH SarabunIT๙" w:cs="TH SarabunIT๙" w:hint="cs"/>
          <w:color w:val="FFFFFF" w:themeColor="background1"/>
          <w:spacing w:val="-4"/>
          <w:sz w:val="32"/>
          <w:szCs w:val="32"/>
          <w:cs/>
        </w:rPr>
        <w:t>.</w:t>
      </w:r>
      <w:r w:rsidRPr="00B27E92">
        <w:rPr>
          <w:rFonts w:ascii="TH SarabunIT๙" w:hAnsi="TH SarabunIT๙" w:cs="TH SarabunIT๙"/>
          <w:spacing w:val="-4"/>
          <w:sz w:val="32"/>
          <w:szCs w:val="32"/>
        </w:rPr>
        <w:t>:</w:t>
      </w:r>
      <w:r w:rsidRPr="0048278A">
        <w:rPr>
          <w:rFonts w:ascii="TH SarabunIT๙" w:hAnsi="TH SarabunIT๙" w:cs="TH SarabunIT๙" w:hint="cs"/>
          <w:color w:val="FFFFFF" w:themeColor="background1"/>
          <w:spacing w:val="-4"/>
          <w:sz w:val="32"/>
          <w:szCs w:val="32"/>
          <w:cs/>
        </w:rPr>
        <w:t>.</w:t>
      </w:r>
      <w:r w:rsidRPr="00B27E92">
        <w:rPr>
          <w:rFonts w:ascii="TH SarabunIT๙" w:hAnsi="TH SarabunIT๙" w:cs="TH SarabunIT๙"/>
          <w:sz w:val="32"/>
          <w:szCs w:val="32"/>
          <w:cs/>
        </w:rPr>
        <w:t>ตัวชี้วัดเชิงปริมาณ จำนวน</w:t>
      </w:r>
      <w:r w:rsidRPr="00B27E92">
        <w:rPr>
          <w:rFonts w:ascii="TH SarabunIT๙" w:hAnsi="TH SarabunIT๙" w:cs="TH SarabunIT๙" w:hint="cs"/>
          <w:spacing w:val="-4"/>
          <w:sz w:val="32"/>
          <w:szCs w:val="32"/>
          <w:cs/>
        </w:rPr>
        <w:t>สถานประกอบกิจการ/</w:t>
      </w:r>
      <w:r w:rsidRPr="00B27E92">
        <w:rPr>
          <w:rFonts w:ascii="TH SarabunIT๙" w:hAnsi="TH SarabunIT๙" w:cs="TH SarabunIT๙"/>
          <w:spacing w:val="-4"/>
          <w:sz w:val="32"/>
          <w:szCs w:val="32"/>
          <w:cs/>
        </w:rPr>
        <w:t>ผู้ประกอบอาชีพอิสระได้รับ</w:t>
      </w:r>
      <w:r>
        <w:rPr>
          <w:rFonts w:ascii="TH SarabunIT๙" w:hAnsi="TH SarabunIT๙" w:cs="TH SarabunIT๙" w:hint="cs"/>
          <w:spacing w:val="-4"/>
          <w:sz w:val="32"/>
          <w:szCs w:val="32"/>
          <w:cs/>
        </w:rPr>
        <w:br/>
      </w:r>
      <w:r w:rsidRPr="00B27E92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การพัฒนาฝีมือแรงงาน </w:t>
      </w:r>
      <w:r w:rsidRPr="00B27E92">
        <w:rPr>
          <w:rFonts w:ascii="TH SarabunIT๙" w:hAnsi="TH SarabunIT๙" w:cs="TH SarabunIT๙"/>
          <w:spacing w:val="-4"/>
          <w:sz w:val="32"/>
          <w:szCs w:val="32"/>
        </w:rPr>
        <w:t>1</w:t>
      </w:r>
      <w:r w:rsidRPr="00B27E92">
        <w:rPr>
          <w:rFonts w:ascii="TH SarabunIT๙" w:hAnsi="TH SarabunIT๙" w:cs="TH SarabunIT๙"/>
          <w:spacing w:val="-4"/>
          <w:sz w:val="32"/>
          <w:szCs w:val="32"/>
          <w:cs/>
        </w:rPr>
        <w:t>,</w:t>
      </w:r>
      <w:r w:rsidRPr="00B27E92">
        <w:rPr>
          <w:rFonts w:ascii="TH SarabunIT๙" w:hAnsi="TH SarabunIT๙" w:cs="TH SarabunIT๙"/>
          <w:spacing w:val="-4"/>
          <w:sz w:val="32"/>
          <w:szCs w:val="32"/>
        </w:rPr>
        <w:t>7</w:t>
      </w:r>
      <w:r w:rsidRPr="00B27E92">
        <w:rPr>
          <w:rFonts w:ascii="TH SarabunIT๙" w:hAnsi="TH SarabunIT๙" w:cs="TH SarabunIT๙"/>
          <w:spacing w:val="-4"/>
          <w:sz w:val="32"/>
          <w:szCs w:val="32"/>
          <w:cs/>
        </w:rPr>
        <w:t>00 คน</w:t>
      </w:r>
    </w:p>
    <w:p w:rsidR="009128BD" w:rsidRPr="00B27E92" w:rsidRDefault="009128BD" w:rsidP="00EE242F">
      <w:pPr>
        <w:tabs>
          <w:tab w:val="left" w:pos="567"/>
        </w:tabs>
        <w:jc w:val="thaiDistribute"/>
        <w:rPr>
          <w:rFonts w:ascii="TH SarabunIT๙" w:hAnsi="TH SarabunIT๙" w:cs="TH SarabunIT๙"/>
          <w:spacing w:val="-2"/>
          <w:sz w:val="32"/>
          <w:szCs w:val="32"/>
        </w:rPr>
      </w:pPr>
      <w:r w:rsidRPr="00B27E92"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(</w:t>
      </w:r>
      <w:r>
        <w:rPr>
          <w:rFonts w:ascii="TH SarabunIT๙" w:hAnsi="TH SarabunIT๙" w:cs="TH SarabunIT๙" w:hint="cs"/>
          <w:sz w:val="32"/>
          <w:szCs w:val="32"/>
          <w:cs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B27E9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B27E92">
        <w:rPr>
          <w:rFonts w:ascii="TH SarabunIT๙" w:hAnsi="TH SarabunIT๙" w:cs="TH SarabunIT๙"/>
          <w:spacing w:val="-2"/>
          <w:sz w:val="32"/>
          <w:szCs w:val="32"/>
          <w:cs/>
        </w:rPr>
        <w:t>เชิงคุณภาพ</w:t>
      </w:r>
      <w:r w:rsidRPr="0048278A">
        <w:rPr>
          <w:rFonts w:ascii="TH SarabunIT๙" w:hAnsi="TH SarabunIT๙" w:cs="TH SarabunIT๙" w:hint="cs"/>
          <w:color w:val="FFFFFF" w:themeColor="background1"/>
          <w:spacing w:val="-2"/>
          <w:sz w:val="32"/>
          <w:szCs w:val="32"/>
          <w:cs/>
        </w:rPr>
        <w:t>.</w:t>
      </w:r>
      <w:r w:rsidRPr="00B27E92">
        <w:rPr>
          <w:rFonts w:ascii="TH SarabunIT๙" w:hAnsi="TH SarabunIT๙" w:cs="TH SarabunIT๙"/>
          <w:spacing w:val="-2"/>
          <w:sz w:val="32"/>
          <w:szCs w:val="32"/>
        </w:rPr>
        <w:t>:</w:t>
      </w:r>
      <w:r w:rsidRPr="0048278A">
        <w:rPr>
          <w:rFonts w:ascii="TH SarabunIT๙" w:hAnsi="TH SarabunIT๙" w:cs="TH SarabunIT๙" w:hint="cs"/>
          <w:color w:val="FFFFFF" w:themeColor="background1"/>
          <w:spacing w:val="-2"/>
          <w:sz w:val="32"/>
          <w:szCs w:val="32"/>
          <w:cs/>
        </w:rPr>
        <w:t>.</w:t>
      </w:r>
      <w:r w:rsidRPr="00B27E92">
        <w:rPr>
          <w:rFonts w:ascii="TH SarabunIT๙" w:hAnsi="TH SarabunIT๙" w:cs="TH SarabunIT๙"/>
          <w:spacing w:val="-2"/>
          <w:sz w:val="32"/>
          <w:szCs w:val="32"/>
          <w:cs/>
        </w:rPr>
        <w:t>จำนวนสถานประกอบกิจการ/ผู้ประกอบอาชีพอิสระที่สามารถนำความรู้ไปประยุกต์ใช้</w:t>
      </w:r>
      <w:r w:rsidRPr="00EE242F">
        <w:rPr>
          <w:rFonts w:ascii="TH SarabunIT๙" w:hAnsi="TH SarabunIT๙" w:cs="TH SarabunIT๙"/>
          <w:spacing w:val="-8"/>
          <w:sz w:val="32"/>
          <w:szCs w:val="32"/>
          <w:cs/>
        </w:rPr>
        <w:t>ในการพัฒนา ปรับปรุงธุรกิจในการประกอบอาชีพ สร้างรายได้มากขึ้นหรือลดต้นทุนการผลิต ไม่น้อยกว่าร้อยละ 60</w:t>
      </w:r>
    </w:p>
    <w:p w:rsidR="00192133" w:rsidRPr="00FD694D" w:rsidRDefault="00192133" w:rsidP="00AF2237">
      <w:pPr>
        <w:tabs>
          <w:tab w:val="left" w:pos="0"/>
          <w:tab w:val="left" w:pos="270"/>
          <w:tab w:val="left" w:pos="360"/>
        </w:tabs>
        <w:spacing w:before="1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192133" w:rsidRDefault="00192133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192133" w:rsidRDefault="00192133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EE242F" w:rsidRDefault="00EE242F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192133" w:rsidRDefault="00192133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FD694D" w:rsidRPr="00FD694D" w:rsidRDefault="002736AC" w:rsidP="00FD694D">
      <w:pPr>
        <w:tabs>
          <w:tab w:val="left" w:pos="0"/>
          <w:tab w:val="left" w:pos="270"/>
          <w:tab w:val="left" w:pos="360"/>
        </w:tabs>
        <w:spacing w:before="120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lastRenderedPageBreak/>
        <w:t>บทที่ 2 ข้อมูลสถาน</w:t>
      </w:r>
      <w:r w:rsidR="00FD694D" w:rsidRPr="00FD694D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>ประกอบกิจการ/ผู้ประกอบอาชีพ</w:t>
      </w:r>
    </w:p>
    <w:p w:rsidR="00FD694D" w:rsidRDefault="00FD694D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Pr="002736AC" w:rsidRDefault="00FD694D" w:rsidP="002736AC">
      <w:pPr>
        <w:tabs>
          <w:tab w:val="left" w:pos="0"/>
          <w:tab w:val="left" w:pos="1134"/>
        </w:tabs>
        <w:spacing w:before="120"/>
        <w:jc w:val="thaiDistribute"/>
        <w:rPr>
          <w:rFonts w:ascii="TH SarabunIT๙" w:hAnsi="TH SarabunIT๙" w:cs="TH SarabunIT๙"/>
          <w:b/>
          <w:bCs/>
          <w:color w:val="000000" w:themeColor="text1"/>
          <w:spacing w:val="2"/>
          <w:sz w:val="32"/>
          <w:szCs w:val="32"/>
        </w:rPr>
      </w:pPr>
      <w:r w:rsidRPr="002736AC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2736AC">
        <w:rPr>
          <w:rFonts w:ascii="TH SarabunIT๙" w:hAnsi="TH SarabunIT๙" w:cs="TH SarabunIT๙" w:hint="cs"/>
          <w:color w:val="000000" w:themeColor="text1"/>
          <w:spacing w:val="2"/>
          <w:sz w:val="32"/>
          <w:szCs w:val="32"/>
          <w:cs/>
        </w:rPr>
        <w:t xml:space="preserve">กลุ่มเป้าหมายโครงการ คือ </w:t>
      </w:r>
      <w:r w:rsidR="0015622A" w:rsidRPr="002736AC">
        <w:rPr>
          <w:rFonts w:ascii="TH SarabunIT๙" w:hAnsi="TH SarabunIT๙" w:cs="TH SarabunIT๙" w:hint="cs"/>
          <w:color w:val="000000" w:themeColor="text1"/>
          <w:spacing w:val="2"/>
          <w:sz w:val="32"/>
          <w:szCs w:val="32"/>
          <w:cs/>
        </w:rPr>
        <w:t>สถานประกอบกิจการ/</w:t>
      </w:r>
      <w:r w:rsidRPr="002736AC">
        <w:rPr>
          <w:rFonts w:ascii="TH SarabunIT๙" w:hAnsi="TH SarabunIT๙" w:cs="TH SarabunIT๙"/>
          <w:color w:val="000000" w:themeColor="text1"/>
          <w:spacing w:val="2"/>
          <w:sz w:val="32"/>
          <w:szCs w:val="32"/>
          <w:cs/>
        </w:rPr>
        <w:t>ผู้ประกอบอาชีพอิสระที่อยู่นอกระบบของการจดทะเบียนกับหน่วยงานภาครัฐ</w:t>
      </w:r>
      <w:r w:rsidRPr="002736AC">
        <w:rPr>
          <w:rFonts w:ascii="TH SarabunIT๙" w:hAnsi="TH SarabunIT๙" w:cs="TH SarabunIT๙" w:hint="cs"/>
          <w:color w:val="000000" w:themeColor="text1"/>
          <w:spacing w:val="2"/>
          <w:sz w:val="32"/>
          <w:szCs w:val="32"/>
          <w:cs/>
        </w:rPr>
        <w:t xml:space="preserve"> </w:t>
      </w:r>
      <w:r w:rsidRPr="002736AC">
        <w:rPr>
          <w:rFonts w:ascii="TH SarabunIT๙" w:hAnsi="TH SarabunIT๙" w:cs="TH SarabunIT๙"/>
          <w:color w:val="000000" w:themeColor="text1"/>
          <w:spacing w:val="2"/>
          <w:sz w:val="32"/>
          <w:szCs w:val="32"/>
          <w:cs/>
        </w:rPr>
        <w:t>หรือ</w:t>
      </w:r>
      <w:r w:rsidR="0015622A" w:rsidRPr="002736AC">
        <w:rPr>
          <w:rFonts w:ascii="TH SarabunIT๙" w:hAnsi="TH SarabunIT๙" w:cs="TH SarabunIT๙" w:hint="cs"/>
          <w:color w:val="000000" w:themeColor="text1"/>
          <w:spacing w:val="2"/>
          <w:sz w:val="32"/>
          <w:szCs w:val="32"/>
          <w:cs/>
        </w:rPr>
        <w:t>สถานประกอบกิจการ/</w:t>
      </w:r>
      <w:r w:rsidRPr="002736AC">
        <w:rPr>
          <w:rFonts w:ascii="TH SarabunIT๙" w:hAnsi="TH SarabunIT๙" w:cs="TH SarabunIT๙"/>
          <w:color w:val="000000" w:themeColor="text1"/>
          <w:spacing w:val="2"/>
          <w:sz w:val="32"/>
          <w:szCs w:val="32"/>
          <w:cs/>
        </w:rPr>
        <w:t>ผู้ประกอบอาชีพที่จดทะเบียนกับหน่วยงาน</w:t>
      </w:r>
      <w:r w:rsidRPr="002736AC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ภาครัฐ</w:t>
      </w:r>
      <w:r w:rsidRPr="002736AC">
        <w:rPr>
          <w:rFonts w:ascii="TH SarabunIT๙" w:hAnsi="TH SarabunIT๙" w:cs="TH SarabunIT๙" w:hint="cs"/>
          <w:color w:val="000000" w:themeColor="text1"/>
          <w:spacing w:val="-2"/>
          <w:sz w:val="32"/>
          <w:szCs w:val="32"/>
          <w:cs/>
        </w:rPr>
        <w:t xml:space="preserve"> </w:t>
      </w:r>
      <w:r w:rsidRPr="002736AC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ในระหว่างปี</w:t>
      </w:r>
      <w:r w:rsidRPr="002736AC">
        <w:rPr>
          <w:rFonts w:ascii="TH SarabunIT๙" w:hAnsi="TH SarabunIT๙" w:cs="TH SarabunIT๙" w:hint="cs"/>
          <w:color w:val="000000" w:themeColor="text1"/>
          <w:spacing w:val="-2"/>
          <w:sz w:val="32"/>
          <w:szCs w:val="32"/>
          <w:cs/>
        </w:rPr>
        <w:t xml:space="preserve"> </w:t>
      </w:r>
      <w:r w:rsidRPr="002736AC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พ.ศ. 2563 - 2564 และมีสินค้าหรือบริการที่ต้องการปรับปรุงธุรกิจและพัฒนาศักยภาพ</w:t>
      </w:r>
      <w:r w:rsidRPr="002736AC">
        <w:rPr>
          <w:rFonts w:ascii="TH SarabunIT๙" w:hAnsi="TH SarabunIT๙" w:cs="TH SarabunIT๙"/>
          <w:color w:val="000000" w:themeColor="text1"/>
          <w:spacing w:val="2"/>
          <w:sz w:val="32"/>
          <w:szCs w:val="32"/>
          <w:cs/>
        </w:rPr>
        <w:t xml:space="preserve"> เพื่อเพิ่มขีดความสามารถในการแข่งขันและบรรเทาผลกระทบจากการแพร่ระบาดของ</w:t>
      </w:r>
      <w:proofErr w:type="spellStart"/>
      <w:r w:rsidRPr="002736AC">
        <w:rPr>
          <w:rFonts w:ascii="TH SarabunIT๙" w:hAnsi="TH SarabunIT๙" w:cs="TH SarabunIT๙"/>
          <w:color w:val="000000" w:themeColor="text1"/>
          <w:spacing w:val="2"/>
          <w:sz w:val="32"/>
          <w:szCs w:val="32"/>
          <w:cs/>
        </w:rPr>
        <w:t>ไวรัส</w:t>
      </w:r>
      <w:proofErr w:type="spellEnd"/>
      <w:r w:rsidRPr="002736AC">
        <w:rPr>
          <w:rFonts w:ascii="TH SarabunIT๙" w:hAnsi="TH SarabunIT๙" w:cs="TH SarabunIT๙"/>
          <w:color w:val="000000" w:themeColor="text1"/>
          <w:spacing w:val="2"/>
          <w:sz w:val="32"/>
          <w:szCs w:val="32"/>
          <w:cs/>
        </w:rPr>
        <w:t xml:space="preserve">โคโรนา 2019 </w:t>
      </w:r>
      <w:r w:rsidR="00A374E0" w:rsidRPr="002736AC">
        <w:rPr>
          <w:rFonts w:ascii="TH SarabunIT๙" w:hAnsi="TH SarabunIT๙" w:cs="TH SarabunIT๙"/>
          <w:color w:val="000000" w:themeColor="text1"/>
          <w:spacing w:val="2"/>
          <w:sz w:val="32"/>
          <w:szCs w:val="32"/>
          <w:cs/>
        </w:rPr>
        <w:t>รวมกลุ่มไม่น้อยกว่า</w:t>
      </w:r>
      <w:r w:rsidR="002736AC">
        <w:rPr>
          <w:rFonts w:ascii="TH SarabunIT๙" w:hAnsi="TH SarabunIT๙" w:cs="TH SarabunIT๙"/>
          <w:spacing w:val="2"/>
          <w:sz w:val="32"/>
          <w:szCs w:val="32"/>
        </w:rPr>
        <w:t xml:space="preserve"> </w:t>
      </w:r>
      <w:r w:rsidR="002736AC">
        <w:rPr>
          <w:rFonts w:ascii="TH SarabunIT๙" w:hAnsi="TH SarabunIT๙" w:cs="TH SarabunIT๙"/>
          <w:spacing w:val="2"/>
          <w:sz w:val="32"/>
          <w:szCs w:val="32"/>
          <w:cs/>
        </w:rPr>
        <w:t xml:space="preserve">๕ </w:t>
      </w:r>
      <w:r w:rsidR="00A374E0" w:rsidRPr="002736AC">
        <w:rPr>
          <w:rFonts w:ascii="TH SarabunIT๙" w:hAnsi="TH SarabunIT๙" w:cs="TH SarabunIT๙"/>
          <w:spacing w:val="2"/>
          <w:sz w:val="32"/>
          <w:szCs w:val="32"/>
          <w:cs/>
        </w:rPr>
        <w:t xml:space="preserve">แห่ง โดยเป็นธุรกิจประเภทเดียวกันหรือมีลักษณะสินค้าหรือการให้บริการใกล้เคียงกัน </w:t>
      </w:r>
      <w:r w:rsidR="00A374E0" w:rsidRPr="002736AC">
        <w:rPr>
          <w:rFonts w:ascii="TH SarabunIT๙" w:hAnsi="TH SarabunIT๙" w:cs="TH SarabunIT๙"/>
          <w:color w:val="000000" w:themeColor="text1"/>
          <w:spacing w:val="2"/>
          <w:sz w:val="32"/>
          <w:szCs w:val="32"/>
          <w:cs/>
        </w:rPr>
        <w:t>และมีปัญหาที่ต้องการแก้ไขลักษณะเดียวกัน</w:t>
      </w:r>
    </w:p>
    <w:p w:rsidR="002736AC" w:rsidRDefault="002736AC" w:rsidP="002736AC">
      <w:pPr>
        <w:tabs>
          <w:tab w:val="left" w:pos="0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สถานประกอบกิจการ หมายถึง ที่ทำงานของนายจ้างที่มีลูกจ้างหรือสมาชิกกลุ่มในการผลิตสินค้าหรือให้บริการ</w:t>
      </w:r>
    </w:p>
    <w:p w:rsidR="00FD694D" w:rsidRDefault="00FD694D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15622A" w:rsidP="00192133">
      <w:pPr>
        <w:tabs>
          <w:tab w:val="left" w:pos="0"/>
          <w:tab w:val="left" w:pos="567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2.1 </w:t>
      </w:r>
      <w:r w:rsidR="00192133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ข้อมูลสถาน</w:t>
      </w:r>
      <w:r w:rsidR="00FD694D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ประกอบกิจการ/ผู้ประกอบอาชีพอิสระ</w:t>
      </w:r>
    </w:p>
    <w:p w:rsidR="00FD694D" w:rsidRDefault="00FD694D" w:rsidP="00192133">
      <w:pPr>
        <w:tabs>
          <w:tab w:val="left" w:pos="0"/>
          <w:tab w:val="left" w:pos="567"/>
        </w:tabs>
        <w:spacing w:before="120"/>
        <w:jc w:val="both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D694D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FD694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รุ่นที่ 1 </w:t>
      </w:r>
      <w:r w:rsidR="00861F06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หลักสูตร.........................................................</w:t>
      </w:r>
    </w:p>
    <w:p w:rsidR="00861F06" w:rsidRDefault="00861F06" w:rsidP="00192133">
      <w:pPr>
        <w:tabs>
          <w:tab w:val="left" w:pos="0"/>
          <w:tab w:val="left" w:pos="567"/>
        </w:tabs>
        <w:spacing w:before="120"/>
        <w:jc w:val="both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ฝึกอบรมระหว่างวันที่.................................................</w:t>
      </w:r>
    </w:p>
    <w:p w:rsidR="00861F06" w:rsidRPr="00FD694D" w:rsidRDefault="00861F06" w:rsidP="00FD694D">
      <w:pPr>
        <w:tabs>
          <w:tab w:val="left" w:pos="0"/>
          <w:tab w:val="left" w:pos="426"/>
        </w:tabs>
        <w:spacing w:before="120"/>
        <w:jc w:val="both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</w:p>
    <w:tbl>
      <w:tblPr>
        <w:tblStyle w:val="aa"/>
        <w:tblW w:w="9632" w:type="dxa"/>
        <w:tblLook w:val="04A0" w:firstRow="1" w:lastRow="0" w:firstColumn="1" w:lastColumn="0" w:noHBand="0" w:noVBand="1"/>
      </w:tblPr>
      <w:tblGrid>
        <w:gridCol w:w="554"/>
        <w:gridCol w:w="1539"/>
        <w:gridCol w:w="768"/>
        <w:gridCol w:w="933"/>
        <w:gridCol w:w="2126"/>
        <w:gridCol w:w="1161"/>
        <w:gridCol w:w="1390"/>
        <w:gridCol w:w="1161"/>
      </w:tblGrid>
      <w:tr w:rsidR="00771EDF" w:rsidRPr="00A374E0" w:rsidTr="00A374E0">
        <w:tc>
          <w:tcPr>
            <w:tcW w:w="554" w:type="dxa"/>
          </w:tcPr>
          <w:p w:rsidR="00771EDF" w:rsidRPr="00A374E0" w:rsidRDefault="00F5025B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Cs w:val="24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Cs w:val="24"/>
                <w:cs/>
              </w:rPr>
              <w:t>แห่ง</w:t>
            </w:r>
            <w:r w:rsidR="00771EDF" w:rsidRPr="00A374E0">
              <w:rPr>
                <w:rFonts w:ascii="TH SarabunIT๙" w:hAnsi="TH SarabunIT๙" w:cs="TH SarabunIT๙" w:hint="cs"/>
                <w:b/>
                <w:bCs/>
                <w:color w:val="000000" w:themeColor="text1"/>
                <w:szCs w:val="24"/>
                <w:cs/>
              </w:rPr>
              <w:t>ที่</w:t>
            </w:r>
          </w:p>
        </w:tc>
        <w:tc>
          <w:tcPr>
            <w:tcW w:w="1539" w:type="dxa"/>
          </w:tcPr>
          <w:p w:rsidR="00771EDF" w:rsidRPr="00A374E0" w:rsidRDefault="0015622A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Cs w:val="24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Cs w:val="24"/>
                <w:cs/>
              </w:rPr>
              <w:t>ชื่อสถาน</w:t>
            </w:r>
            <w:r w:rsidR="00771EDF" w:rsidRPr="00A374E0">
              <w:rPr>
                <w:rFonts w:ascii="TH SarabunIT๙" w:hAnsi="TH SarabunIT๙" w:cs="TH SarabunIT๙" w:hint="cs"/>
                <w:b/>
                <w:bCs/>
                <w:color w:val="000000" w:themeColor="text1"/>
                <w:szCs w:val="24"/>
                <w:cs/>
              </w:rPr>
              <w:t>ประกิจการ/ผู้ประกอบอาชีพ</w:t>
            </w:r>
          </w:p>
        </w:tc>
        <w:tc>
          <w:tcPr>
            <w:tcW w:w="768" w:type="dxa"/>
          </w:tcPr>
          <w:p w:rsidR="00771EDF" w:rsidRPr="00A374E0" w:rsidRDefault="00771EDF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Cs w:val="24"/>
              </w:rPr>
            </w:pPr>
            <w:r w:rsidRPr="00A374E0">
              <w:rPr>
                <w:rFonts w:ascii="TH SarabunIT๙" w:hAnsi="TH SarabunIT๙" w:cs="TH SarabunIT๙" w:hint="cs"/>
                <w:b/>
                <w:bCs/>
                <w:color w:val="000000" w:themeColor="text1"/>
                <w:szCs w:val="24"/>
                <w:cs/>
              </w:rPr>
              <w:t>จำนวนลูกจ้าง (คน)</w:t>
            </w:r>
          </w:p>
        </w:tc>
        <w:tc>
          <w:tcPr>
            <w:tcW w:w="933" w:type="dxa"/>
          </w:tcPr>
          <w:p w:rsidR="00771EDF" w:rsidRPr="00A374E0" w:rsidRDefault="00771EDF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Cs w:val="24"/>
              </w:rPr>
            </w:pPr>
            <w:r w:rsidRPr="00A374E0">
              <w:rPr>
                <w:rFonts w:ascii="TH SarabunIT๙" w:hAnsi="TH SarabunIT๙" w:cs="TH SarabunIT๙" w:hint="cs"/>
                <w:b/>
                <w:bCs/>
                <w:color w:val="000000" w:themeColor="text1"/>
                <w:szCs w:val="24"/>
                <w:cs/>
              </w:rPr>
              <w:t>จำนวนผู้ฝึกอบรม (คน)</w:t>
            </w:r>
          </w:p>
        </w:tc>
        <w:tc>
          <w:tcPr>
            <w:tcW w:w="2126" w:type="dxa"/>
          </w:tcPr>
          <w:p w:rsidR="00771EDF" w:rsidRPr="00A374E0" w:rsidRDefault="00771EDF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Cs w:val="24"/>
              </w:rPr>
            </w:pPr>
            <w:r w:rsidRPr="00A374E0">
              <w:rPr>
                <w:rFonts w:ascii="TH SarabunIT๙" w:hAnsi="TH SarabunIT๙" w:cs="TH SarabunIT๙" w:hint="cs"/>
                <w:b/>
                <w:bCs/>
                <w:color w:val="000000" w:themeColor="text1"/>
                <w:szCs w:val="24"/>
                <w:cs/>
              </w:rPr>
              <w:t>ที่ตั้งสถานประกอบกิจการ</w:t>
            </w:r>
          </w:p>
        </w:tc>
        <w:tc>
          <w:tcPr>
            <w:tcW w:w="1161" w:type="dxa"/>
          </w:tcPr>
          <w:p w:rsidR="00771EDF" w:rsidRPr="00A374E0" w:rsidRDefault="00771EDF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Cs w:val="24"/>
              </w:rPr>
            </w:pPr>
            <w:r w:rsidRPr="00A374E0">
              <w:rPr>
                <w:rFonts w:ascii="TH SarabunIT๙" w:hAnsi="TH SarabunIT๙" w:cs="TH SarabunIT๙" w:hint="cs"/>
                <w:b/>
                <w:bCs/>
                <w:color w:val="000000" w:themeColor="text1"/>
                <w:szCs w:val="24"/>
                <w:cs/>
              </w:rPr>
              <w:t>ชื่อสินค้า/บริการ</w:t>
            </w:r>
          </w:p>
        </w:tc>
        <w:tc>
          <w:tcPr>
            <w:tcW w:w="1390" w:type="dxa"/>
          </w:tcPr>
          <w:p w:rsidR="00771EDF" w:rsidRPr="00A374E0" w:rsidRDefault="00771EDF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Cs w:val="24"/>
              </w:rPr>
            </w:pPr>
            <w:r w:rsidRPr="00A374E0">
              <w:rPr>
                <w:rFonts w:ascii="TH SarabunIT๙" w:hAnsi="TH SarabunIT๙" w:cs="TH SarabunIT๙" w:hint="cs"/>
                <w:b/>
                <w:bCs/>
                <w:color w:val="000000" w:themeColor="text1"/>
                <w:szCs w:val="24"/>
                <w:cs/>
              </w:rPr>
              <w:t>ชื่อผู้ประสานงาน</w:t>
            </w:r>
            <w:r w:rsidR="00BA27AB">
              <w:rPr>
                <w:rFonts w:ascii="TH SarabunIT๙" w:hAnsi="TH SarabunIT๙" w:cs="TH SarabunIT๙" w:hint="cs"/>
                <w:b/>
                <w:bCs/>
                <w:color w:val="000000" w:themeColor="text1"/>
                <w:szCs w:val="24"/>
                <w:cs/>
              </w:rPr>
              <w:t>ของสถานประกอบกิจการ</w:t>
            </w:r>
          </w:p>
        </w:tc>
        <w:tc>
          <w:tcPr>
            <w:tcW w:w="1161" w:type="dxa"/>
          </w:tcPr>
          <w:p w:rsidR="00771EDF" w:rsidRPr="00A374E0" w:rsidRDefault="00771EDF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Cs w:val="24"/>
              </w:rPr>
            </w:pPr>
            <w:r w:rsidRPr="00A374E0">
              <w:rPr>
                <w:rFonts w:ascii="TH SarabunIT๙" w:hAnsi="TH SarabunIT๙" w:cs="TH SarabunIT๙" w:hint="cs"/>
                <w:b/>
                <w:bCs/>
                <w:color w:val="000000" w:themeColor="text1"/>
                <w:szCs w:val="24"/>
                <w:cs/>
              </w:rPr>
              <w:t>เบอร์โทร</w:t>
            </w:r>
          </w:p>
        </w:tc>
      </w:tr>
      <w:tr w:rsidR="00771EDF" w:rsidRPr="00A374E0" w:rsidTr="00A374E0">
        <w:tc>
          <w:tcPr>
            <w:tcW w:w="554" w:type="dxa"/>
          </w:tcPr>
          <w:p w:rsidR="00771EDF" w:rsidRPr="00A374E0" w:rsidRDefault="00A374E0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Cs w:val="24"/>
                <w:cs/>
              </w:rPr>
              <w:t>1</w:t>
            </w:r>
          </w:p>
        </w:tc>
        <w:tc>
          <w:tcPr>
            <w:tcW w:w="1539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768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933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2126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161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390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161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</w:tr>
      <w:tr w:rsidR="00771EDF" w:rsidRPr="00A374E0" w:rsidTr="00A374E0">
        <w:tc>
          <w:tcPr>
            <w:tcW w:w="554" w:type="dxa"/>
          </w:tcPr>
          <w:p w:rsidR="00771EDF" w:rsidRPr="00A374E0" w:rsidRDefault="00A374E0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Cs w:val="24"/>
                <w:cs/>
              </w:rPr>
              <w:t>2</w:t>
            </w:r>
          </w:p>
        </w:tc>
        <w:tc>
          <w:tcPr>
            <w:tcW w:w="1539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768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933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2126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161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390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161" w:type="dxa"/>
          </w:tcPr>
          <w:p w:rsidR="00771EDF" w:rsidRPr="00A374E0" w:rsidRDefault="00771EDF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</w:tr>
      <w:tr w:rsidR="00A374E0" w:rsidRPr="00A374E0" w:rsidTr="00A374E0">
        <w:tc>
          <w:tcPr>
            <w:tcW w:w="554" w:type="dxa"/>
          </w:tcPr>
          <w:p w:rsidR="00A374E0" w:rsidRPr="00A374E0" w:rsidRDefault="00A374E0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Cs w:val="24"/>
                <w:cs/>
              </w:rPr>
              <w:t>3</w:t>
            </w:r>
          </w:p>
        </w:tc>
        <w:tc>
          <w:tcPr>
            <w:tcW w:w="1539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768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933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2126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161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390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161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</w:tr>
      <w:tr w:rsidR="00A374E0" w:rsidRPr="00A374E0" w:rsidTr="00A374E0">
        <w:tc>
          <w:tcPr>
            <w:tcW w:w="554" w:type="dxa"/>
          </w:tcPr>
          <w:p w:rsidR="00A374E0" w:rsidRPr="00A374E0" w:rsidRDefault="00A374E0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Cs w:val="24"/>
                <w:cs/>
              </w:rPr>
              <w:t>4</w:t>
            </w:r>
          </w:p>
        </w:tc>
        <w:tc>
          <w:tcPr>
            <w:tcW w:w="1539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768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933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2126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161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390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161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</w:tr>
      <w:tr w:rsidR="00A374E0" w:rsidRPr="00A374E0" w:rsidTr="00A374E0">
        <w:tc>
          <w:tcPr>
            <w:tcW w:w="554" w:type="dxa"/>
          </w:tcPr>
          <w:p w:rsidR="00A374E0" w:rsidRPr="00A374E0" w:rsidRDefault="00A374E0" w:rsidP="00A374E0">
            <w:pPr>
              <w:tabs>
                <w:tab w:val="left" w:pos="0"/>
                <w:tab w:val="left" w:pos="1134"/>
              </w:tabs>
              <w:spacing w:before="120"/>
              <w:jc w:val="center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Cs w:val="24"/>
                <w:cs/>
              </w:rPr>
              <w:t>5</w:t>
            </w:r>
          </w:p>
        </w:tc>
        <w:tc>
          <w:tcPr>
            <w:tcW w:w="1539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768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933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2126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161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390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  <w:tc>
          <w:tcPr>
            <w:tcW w:w="1161" w:type="dxa"/>
          </w:tcPr>
          <w:p w:rsidR="00A374E0" w:rsidRPr="00A374E0" w:rsidRDefault="00A374E0" w:rsidP="00FD694D">
            <w:pPr>
              <w:tabs>
                <w:tab w:val="left" w:pos="0"/>
                <w:tab w:val="left" w:pos="1134"/>
              </w:tabs>
              <w:spacing w:before="120"/>
              <w:jc w:val="both"/>
              <w:rPr>
                <w:rFonts w:ascii="TH SarabunIT๙" w:hAnsi="TH SarabunIT๙" w:cs="TH SarabunIT๙"/>
                <w:color w:val="000000" w:themeColor="text1"/>
                <w:szCs w:val="24"/>
              </w:rPr>
            </w:pPr>
          </w:p>
        </w:tc>
      </w:tr>
    </w:tbl>
    <w:p w:rsidR="00FD694D" w:rsidRDefault="00FD694D" w:rsidP="00FD694D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A374E0" w:rsidP="00192133">
      <w:pPr>
        <w:tabs>
          <w:tab w:val="left" w:pos="0"/>
          <w:tab w:val="left" w:pos="567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2.2 </w:t>
      </w:r>
      <w:r w:rsidR="00192133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ข้อมูลด้านผลิตภัณฑ์/การให้บริการ</w:t>
      </w:r>
    </w:p>
    <w:p w:rsidR="00A374E0" w:rsidRDefault="00192133" w:rsidP="00192133">
      <w:pPr>
        <w:tabs>
          <w:tab w:val="left" w:pos="0"/>
          <w:tab w:val="left" w:pos="567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="00A374E0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กลุ่มที่ 1</w:t>
      </w:r>
    </w:p>
    <w:p w:rsidR="00A374E0" w:rsidRDefault="00A374E0" w:rsidP="00FD694D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A374E0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D56F6CF" wp14:editId="7C471C84">
                <wp:simplePos x="0" y="0"/>
                <wp:positionH relativeFrom="column">
                  <wp:posOffset>2837180</wp:posOffset>
                </wp:positionH>
                <wp:positionV relativeFrom="paragraph">
                  <wp:posOffset>43180</wp:posOffset>
                </wp:positionV>
                <wp:extent cx="2374265" cy="1403985"/>
                <wp:effectExtent l="0" t="0" r="20320" b="16510"/>
                <wp:wrapNone/>
                <wp:docPr id="1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374E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รูปสินค้า/บริการ</w:t>
                            </w: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P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23.4pt;margin-top:3.4pt;width:186.95pt;height:110.55pt;z-index:25166745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">
                <v:textbox style="mso-fit-shape-to-text:t">
                  <w:txbxContent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  <w:r w:rsidRPr="00A374E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รูปสินค้า/บริการ</w:t>
                      </w: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Pr="00A374E0" w:rsidRDefault="00A374E0" w:rsidP="00A374E0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374E0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133A1C" wp14:editId="35A8F1F4">
                <wp:simplePos x="0" y="0"/>
                <wp:positionH relativeFrom="column">
                  <wp:posOffset>314325</wp:posOffset>
                </wp:positionH>
                <wp:positionV relativeFrom="paragraph">
                  <wp:posOffset>50800</wp:posOffset>
                </wp:positionV>
                <wp:extent cx="2374265" cy="1403985"/>
                <wp:effectExtent l="0" t="0" r="20320" b="17145"/>
                <wp:wrapNone/>
                <wp:docPr id="1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374E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รูปสินค้า/บริการ</w:t>
                            </w: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P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4.75pt;margin-top:4pt;width:186.95pt;height:110.55pt;z-index:25166540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">
                <v:textbox style="mso-fit-shape-to-text:t">
                  <w:txbxContent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  <w:r w:rsidRPr="00A374E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รูปสินค้า/บริการ</w:t>
                      </w: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Pr="00A374E0" w:rsidRDefault="00A374E0" w:rsidP="00A374E0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374E0" w:rsidRDefault="00A374E0" w:rsidP="00FD694D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FD694D" w:rsidP="00FD694D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FD694D" w:rsidRDefault="00FD694D" w:rsidP="00FD694D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</w:p>
    <w:p w:rsidR="00FD694D" w:rsidRDefault="00FD694D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192133" w:rsidP="00192133">
      <w:pPr>
        <w:tabs>
          <w:tab w:val="left" w:pos="0"/>
          <w:tab w:val="left" w:pos="567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="00A374E0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กลุ่มที่ 2</w:t>
      </w: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A374E0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E384045" wp14:editId="4F0681EA">
                <wp:simplePos x="0" y="0"/>
                <wp:positionH relativeFrom="column">
                  <wp:posOffset>2837180</wp:posOffset>
                </wp:positionH>
                <wp:positionV relativeFrom="paragraph">
                  <wp:posOffset>43180</wp:posOffset>
                </wp:positionV>
                <wp:extent cx="2374265" cy="1403985"/>
                <wp:effectExtent l="0" t="0" r="20320" b="16510"/>
                <wp:wrapNone/>
                <wp:docPr id="1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374E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รูปสินค้า/บริการ</w:t>
                            </w: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P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23.4pt;margin-top:3.4pt;width:186.95pt;height:110.55pt;z-index:25167052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">
                <v:textbox style="mso-fit-shape-to-text:t">
                  <w:txbxContent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  <w:r w:rsidRPr="00A374E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รูปสินค้า/บริการ</w:t>
                      </w: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Pr="00A374E0" w:rsidRDefault="00A374E0" w:rsidP="00A374E0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374E0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7B2C899" wp14:editId="30C66036">
                <wp:simplePos x="0" y="0"/>
                <wp:positionH relativeFrom="column">
                  <wp:posOffset>314325</wp:posOffset>
                </wp:positionH>
                <wp:positionV relativeFrom="paragraph">
                  <wp:posOffset>50800</wp:posOffset>
                </wp:positionV>
                <wp:extent cx="2374265" cy="1403985"/>
                <wp:effectExtent l="0" t="0" r="20320" b="17145"/>
                <wp:wrapNone/>
                <wp:docPr id="1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374E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รูปสินค้า/บริการ</w:t>
                            </w: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P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4.75pt;margin-top:4pt;width:186.95pt;height:110.55pt;z-index:25166950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">
                <v:textbox style="mso-fit-shape-to-text:t">
                  <w:txbxContent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  <w:r w:rsidRPr="00A374E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รูปสินค้า/บริการ</w:t>
                      </w: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Pr="00A374E0" w:rsidRDefault="00A374E0" w:rsidP="00A374E0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</w:p>
    <w:p w:rsidR="00A374E0" w:rsidRDefault="00A374E0" w:rsidP="00A374E0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192133" w:rsidP="00192133">
      <w:pPr>
        <w:tabs>
          <w:tab w:val="left" w:pos="0"/>
          <w:tab w:val="left" w:pos="567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="00A374E0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กลุ่มที่ 3</w:t>
      </w: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A374E0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E384045" wp14:editId="4F0681EA">
                <wp:simplePos x="0" y="0"/>
                <wp:positionH relativeFrom="column">
                  <wp:posOffset>2837180</wp:posOffset>
                </wp:positionH>
                <wp:positionV relativeFrom="paragraph">
                  <wp:posOffset>43180</wp:posOffset>
                </wp:positionV>
                <wp:extent cx="2374265" cy="1403985"/>
                <wp:effectExtent l="0" t="0" r="20320" b="16510"/>
                <wp:wrapNone/>
                <wp:docPr id="1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374E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รูปสินค้า/บริการ</w:t>
                            </w: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P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23.4pt;margin-top:3.4pt;width:186.95pt;height:110.55pt;z-index:2516736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">
                <v:textbox style="mso-fit-shape-to-text:t">
                  <w:txbxContent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  <w:r w:rsidRPr="00A374E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รูปสินค้า/บริการ</w:t>
                      </w: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Pr="00A374E0" w:rsidRDefault="00A374E0" w:rsidP="00A374E0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374E0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7B2C899" wp14:editId="30C66036">
                <wp:simplePos x="0" y="0"/>
                <wp:positionH relativeFrom="column">
                  <wp:posOffset>314325</wp:posOffset>
                </wp:positionH>
                <wp:positionV relativeFrom="paragraph">
                  <wp:posOffset>50800</wp:posOffset>
                </wp:positionV>
                <wp:extent cx="2374265" cy="1403985"/>
                <wp:effectExtent l="0" t="0" r="20320" b="17145"/>
                <wp:wrapNone/>
                <wp:docPr id="1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374E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รูปสินค้า/บริการ</w:t>
                            </w: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P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75pt;margin-top:4pt;width:186.95pt;height:110.55pt;z-index:25167257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">
                <v:textbox style="mso-fit-shape-to-text:t">
                  <w:txbxContent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  <w:r w:rsidRPr="00A374E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รูปสินค้า/บริการ</w:t>
                      </w: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Pr="00A374E0" w:rsidRDefault="00A374E0" w:rsidP="00A374E0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</w:p>
    <w:p w:rsidR="00A374E0" w:rsidRDefault="00A374E0" w:rsidP="00A374E0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192133" w:rsidP="00192133">
      <w:pPr>
        <w:tabs>
          <w:tab w:val="left" w:pos="0"/>
          <w:tab w:val="left" w:pos="567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="00A374E0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กลุ่มที่ 4</w:t>
      </w: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A374E0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E384045" wp14:editId="4F0681EA">
                <wp:simplePos x="0" y="0"/>
                <wp:positionH relativeFrom="column">
                  <wp:posOffset>2837180</wp:posOffset>
                </wp:positionH>
                <wp:positionV relativeFrom="paragraph">
                  <wp:posOffset>43180</wp:posOffset>
                </wp:positionV>
                <wp:extent cx="2374265" cy="1403985"/>
                <wp:effectExtent l="0" t="0" r="20320" b="16510"/>
                <wp:wrapNone/>
                <wp:docPr id="1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374E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รูปสินค้า/บริการ</w:t>
                            </w: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P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23.4pt;margin-top:3.4pt;width:186.95pt;height:110.55pt;z-index:25167667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">
                <v:textbox style="mso-fit-shape-to-text:t">
                  <w:txbxContent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  <w:r w:rsidRPr="00A374E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รูปสินค้า/บริการ</w:t>
                      </w: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Pr="00A374E0" w:rsidRDefault="00A374E0" w:rsidP="00A374E0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374E0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7B2C899" wp14:editId="30C66036">
                <wp:simplePos x="0" y="0"/>
                <wp:positionH relativeFrom="column">
                  <wp:posOffset>314325</wp:posOffset>
                </wp:positionH>
                <wp:positionV relativeFrom="paragraph">
                  <wp:posOffset>50800</wp:posOffset>
                </wp:positionV>
                <wp:extent cx="2374265" cy="1403985"/>
                <wp:effectExtent l="0" t="0" r="20320" b="17145"/>
                <wp:wrapNone/>
                <wp:docPr id="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374E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รูปสินค้า/บริการ</w:t>
                            </w: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P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4.75pt;margin-top:4pt;width:186.95pt;height:110.55pt;z-index:2516756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">
                <v:textbox style="mso-fit-shape-to-text:t">
                  <w:txbxContent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  <w:r w:rsidRPr="00A374E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รูปสินค้า/บริการ</w:t>
                      </w: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Pr="00A374E0" w:rsidRDefault="00A374E0" w:rsidP="00A374E0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</w:p>
    <w:p w:rsidR="00A374E0" w:rsidRDefault="00A374E0" w:rsidP="00A374E0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192133" w:rsidP="00192133">
      <w:pPr>
        <w:tabs>
          <w:tab w:val="left" w:pos="0"/>
          <w:tab w:val="left" w:pos="567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="00A374E0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กลุ่มที่ 5</w:t>
      </w: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A374E0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E384045" wp14:editId="4F0681EA">
                <wp:simplePos x="0" y="0"/>
                <wp:positionH relativeFrom="column">
                  <wp:posOffset>2837180</wp:posOffset>
                </wp:positionH>
                <wp:positionV relativeFrom="paragraph">
                  <wp:posOffset>43180</wp:posOffset>
                </wp:positionV>
                <wp:extent cx="2374265" cy="1403985"/>
                <wp:effectExtent l="0" t="0" r="20320" b="16510"/>
                <wp:wrapNone/>
                <wp:docPr id="1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374E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รูปสินค้า/บริการ</w:t>
                            </w: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P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23.4pt;margin-top:3.4pt;width:186.95pt;height:110.55pt;z-index:25167974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">
                <v:textbox style="mso-fit-shape-to-text:t">
                  <w:txbxContent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  <w:r w:rsidRPr="00A374E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รูปสินค้า/บริการ</w:t>
                      </w: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Pr="00A374E0" w:rsidRDefault="00A374E0" w:rsidP="00A374E0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374E0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7B2C899" wp14:editId="30C66036">
                <wp:simplePos x="0" y="0"/>
                <wp:positionH relativeFrom="column">
                  <wp:posOffset>314325</wp:posOffset>
                </wp:positionH>
                <wp:positionV relativeFrom="paragraph">
                  <wp:posOffset>50800</wp:posOffset>
                </wp:positionV>
                <wp:extent cx="2374265" cy="1403985"/>
                <wp:effectExtent l="0" t="0" r="20320" b="17145"/>
                <wp:wrapNone/>
                <wp:docPr id="1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374E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รูปสินค้า/บริการ</w:t>
                            </w:r>
                          </w:p>
                          <w:p w:rsid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74E0" w:rsidRPr="00A374E0" w:rsidRDefault="00A374E0" w:rsidP="00A374E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24.75pt;margin-top:4pt;width:186.95pt;height:110.55pt;z-index:25167872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">
                <v:textbox style="mso-fit-shape-to-text:t">
                  <w:txbxContent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  <w:r w:rsidRPr="00A374E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รูปสินค้า/บริการ</w:t>
                      </w:r>
                    </w:p>
                    <w:p w:rsidR="00A374E0" w:rsidRDefault="00A374E0" w:rsidP="00A374E0">
                      <w:pPr>
                        <w:jc w:val="center"/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</w:pPr>
                    </w:p>
                    <w:p w:rsidR="00A374E0" w:rsidRPr="00A374E0" w:rsidRDefault="00A374E0" w:rsidP="00A374E0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A374E0">
      <w:pPr>
        <w:tabs>
          <w:tab w:val="left" w:pos="0"/>
          <w:tab w:val="left" w:pos="1134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</w:p>
    <w:p w:rsidR="00A374E0" w:rsidRDefault="00A374E0" w:rsidP="00A374E0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A374E0" w:rsidRDefault="00A374E0" w:rsidP="007959AA">
      <w:pPr>
        <w:tabs>
          <w:tab w:val="left" w:pos="0"/>
          <w:tab w:val="left" w:pos="270"/>
          <w:tab w:val="left" w:pos="360"/>
        </w:tabs>
        <w:spacing w:before="120"/>
        <w:jc w:val="both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1022C9" w:rsidRPr="001022C9" w:rsidRDefault="001022C9" w:rsidP="001022C9">
      <w:pPr>
        <w:tabs>
          <w:tab w:val="left" w:pos="0"/>
          <w:tab w:val="left" w:pos="709"/>
        </w:tabs>
        <w:spacing w:before="120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1022C9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lastRenderedPageBreak/>
        <w:t>บทที่ 3 ข้อมูลการดำเนินการ</w:t>
      </w:r>
    </w:p>
    <w:p w:rsidR="00E40E7E" w:rsidRDefault="00E40E7E" w:rsidP="001022C9">
      <w:pPr>
        <w:tabs>
          <w:tab w:val="left" w:pos="450"/>
          <w:tab w:val="left" w:pos="851"/>
          <w:tab w:val="left" w:pos="1440"/>
          <w:tab w:val="left" w:pos="1750"/>
          <w:tab w:val="left" w:pos="2160"/>
        </w:tabs>
        <w:ind w:firstLine="993"/>
        <w:rPr>
          <w:rFonts w:ascii="TH SarabunIT๙" w:hAnsi="TH SarabunIT๙" w:cs="TH SarabunIT๙"/>
          <w:sz w:val="32"/>
          <w:szCs w:val="32"/>
        </w:rPr>
      </w:pPr>
    </w:p>
    <w:p w:rsidR="001022C9" w:rsidRPr="001022C9" w:rsidRDefault="001022C9" w:rsidP="002736AC">
      <w:pPr>
        <w:ind w:firstLine="1134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กองพัฒนาศักยภาพแรงงานและผู้ประกบกิจการ เสนอแนะให้ดำเนินการฝึกอบรมเพื่อพัฒนาศักยภาพสินค้าหรือบริการ </w:t>
      </w:r>
      <w:r w:rsidR="000B4DA6">
        <w:rPr>
          <w:rFonts w:ascii="TH SarabunIT๙" w:hAnsi="TH SarabunIT๙" w:cs="TH SarabunIT๙" w:hint="cs"/>
          <w:sz w:val="32"/>
          <w:szCs w:val="32"/>
          <w:cs/>
        </w:rPr>
        <w:t>แบบไม่ต่อเนื่องทั้ง 36 ชั่วโมง เพื่อให้ผู้เข้ารับการอบรมนำความรู้และทักษะที่ได้รับจากการฝึกอบรมไปวิเคราะห์ และปรับปรุงกิจการที่ดำเนินการอยู่ แล้วเก็บข้อมูลที่ได้มาให้วิทยากรดำเนินการ</w:t>
      </w:r>
      <w:r w:rsidR="000B4DA6" w:rsidRPr="002736AC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วิเคราะห์ และเสนอแนะแนวทางแก่ไขปัญหาที่เหมาะสม </w:t>
      </w:r>
      <w:r w:rsidR="0015622A" w:rsidRPr="002736AC">
        <w:rPr>
          <w:rFonts w:ascii="TH SarabunIT๙" w:hAnsi="TH SarabunIT๙" w:cs="TH SarabunIT๙" w:hint="cs"/>
          <w:spacing w:val="-4"/>
          <w:sz w:val="32"/>
          <w:szCs w:val="32"/>
          <w:cs/>
        </w:rPr>
        <w:t>เพื่อให้ภายหลังจากการฝึกอบรม สถาน</w:t>
      </w:r>
      <w:r w:rsidR="000B4DA6" w:rsidRPr="002736AC">
        <w:rPr>
          <w:rFonts w:ascii="TH SarabunIT๙" w:hAnsi="TH SarabunIT๙" w:cs="TH SarabunIT๙" w:hint="cs"/>
          <w:spacing w:val="-4"/>
          <w:sz w:val="32"/>
          <w:szCs w:val="32"/>
          <w:cs/>
        </w:rPr>
        <w:t>ประกอบกิจการ/ผู้ประกอบอาชีพ สามารถมีรายได้เพิ่มขึ้น หรือลดต้นทุนการผลิตลง ซึ่งเป็นเป้าหมายหลักของการดำเนินโครงการ</w:t>
      </w:r>
      <w:r w:rsidR="000B4DA6">
        <w:rPr>
          <w:rFonts w:ascii="TH SarabunIT๙" w:hAnsi="TH SarabunIT๙" w:cs="TH SarabunIT๙" w:hint="cs"/>
          <w:sz w:val="32"/>
          <w:szCs w:val="32"/>
          <w:cs/>
        </w:rPr>
        <w:t xml:space="preserve"> ทั้งนี้ หน่วยงานที่ดำเนินการฝึกอบรมสามารถปรับแนวทางการดำเนินการได้ตามความเหมาะสม</w:t>
      </w:r>
    </w:p>
    <w:p w:rsidR="001022C9" w:rsidRPr="001022C9" w:rsidRDefault="001022C9" w:rsidP="001022C9">
      <w:pPr>
        <w:tabs>
          <w:tab w:val="left" w:pos="567"/>
        </w:tabs>
        <w:rPr>
          <w:rFonts w:ascii="TH SarabunIT๙" w:hAnsi="TH SarabunIT๙" w:cs="TH SarabunIT๙"/>
          <w:sz w:val="12"/>
          <w:szCs w:val="12"/>
        </w:rPr>
      </w:pPr>
    </w:p>
    <w:p w:rsidR="001022C9" w:rsidRPr="001022C9" w:rsidRDefault="001022C9" w:rsidP="001022C9">
      <w:pPr>
        <w:pStyle w:val="ab"/>
        <w:numPr>
          <w:ilvl w:val="1"/>
          <w:numId w:val="42"/>
        </w:numPr>
        <w:tabs>
          <w:tab w:val="left" w:pos="567"/>
        </w:tabs>
        <w:ind w:left="0" w:firstLine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1022C9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t>ข้อมูลวิทยากร</w:t>
      </w:r>
    </w:p>
    <w:p w:rsidR="000B4DA6" w:rsidRPr="000B4DA6" w:rsidRDefault="001022C9" w:rsidP="001022C9">
      <w:pPr>
        <w:pStyle w:val="ab"/>
        <w:numPr>
          <w:ilvl w:val="2"/>
          <w:numId w:val="42"/>
        </w:numPr>
        <w:tabs>
          <w:tab w:val="left" w:pos="567"/>
          <w:tab w:val="left" w:pos="993"/>
        </w:tabs>
        <w:ind w:left="0" w:firstLine="567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 w:rsidRPr="001022C9">
        <w:rPr>
          <w:rFonts w:ascii="TH SarabunIT๙" w:hAnsi="TH SarabunIT๙" w:cs="TH SarabunIT๙"/>
          <w:sz w:val="32"/>
          <w:szCs w:val="32"/>
          <w:cs/>
          <w:lang w:val="en-GB"/>
        </w:rPr>
        <w:t xml:space="preserve">รุ่นที่ </w:t>
      </w:r>
      <w:r w:rsidRPr="001022C9">
        <w:rPr>
          <w:rFonts w:ascii="TH SarabunIT๙" w:hAnsi="TH SarabunIT๙" w:cs="TH SarabunIT๙"/>
          <w:sz w:val="32"/>
          <w:szCs w:val="32"/>
        </w:rPr>
        <w:t xml:space="preserve">1 </w:t>
      </w:r>
    </w:p>
    <w:p w:rsidR="000B4DA6" w:rsidRDefault="000B4DA6" w:rsidP="000B4DA6">
      <w:pPr>
        <w:pStyle w:val="ab"/>
        <w:tabs>
          <w:tab w:val="left" w:pos="567"/>
          <w:tab w:val="left" w:pos="993"/>
        </w:tabs>
        <w:ind w:left="567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ชื่อ</w:t>
      </w:r>
      <w:r w:rsidR="001022C9" w:rsidRPr="001022C9">
        <w:rPr>
          <w:rFonts w:ascii="TH SarabunIT๙" w:hAnsi="TH SarabunIT๙" w:cs="TH SarabunIT๙"/>
          <w:sz w:val="32"/>
          <w:szCs w:val="32"/>
          <w:cs/>
          <w:lang w:val="en-GB"/>
        </w:rPr>
        <w:t>วิทยากร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</w:p>
    <w:p w:rsidR="001022C9" w:rsidRPr="001022C9" w:rsidRDefault="000B4DA6" w:rsidP="000B4DA6">
      <w:pPr>
        <w:pStyle w:val="ab"/>
        <w:tabs>
          <w:tab w:val="left" w:pos="567"/>
          <w:tab w:val="left" w:pos="993"/>
        </w:tabs>
        <w:ind w:left="567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วุฒิการศึกษา </w:t>
      </w:r>
      <w:r>
        <w:rPr>
          <w:rFonts w:ascii="TH SarabunIT๙" w:hAnsi="TH SarabunIT๙" w:cs="TH SarabunIT๙"/>
          <w:sz w:val="32"/>
          <w:szCs w:val="32"/>
        </w:rPr>
        <w:t>:</w:t>
      </w:r>
    </w:p>
    <w:p w:rsidR="001022C9" w:rsidRDefault="000B4DA6" w:rsidP="000B4DA6">
      <w:pPr>
        <w:pStyle w:val="ab"/>
        <w:tabs>
          <w:tab w:val="left" w:pos="567"/>
          <w:tab w:val="left" w:pos="993"/>
        </w:tabs>
        <w:ind w:left="127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1022C9" w:rsidRPr="001022C9">
        <w:rPr>
          <w:rFonts w:ascii="TH SarabunIT๙" w:hAnsi="TH SarabunIT๙" w:cs="TH SarabunIT๙"/>
          <w:sz w:val="32"/>
          <w:szCs w:val="32"/>
          <w:cs/>
          <w:lang w:val="en-GB"/>
        </w:rPr>
        <w:t>ประสบการณ์การทำงานที่เกี่ยวข้อง</w:t>
      </w:r>
      <w:r>
        <w:rPr>
          <w:rFonts w:ascii="TH SarabunIT๙" w:hAnsi="TH SarabunIT๙" w:cs="TH SarabunIT๙"/>
          <w:sz w:val="32"/>
          <w:szCs w:val="32"/>
          <w:cs/>
          <w:lang w:val="en-GB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:</w:t>
      </w:r>
    </w:p>
    <w:p w:rsidR="000B4DA6" w:rsidRDefault="000B4DA6" w:rsidP="000B4DA6">
      <w:pPr>
        <w:pStyle w:val="ab"/>
        <w:tabs>
          <w:tab w:val="left" w:pos="567"/>
          <w:tab w:val="left" w:pos="993"/>
        </w:tabs>
        <w:ind w:left="127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ข้อมูลอื่นๆที่เกี่ยวข้อง เช่น ชื่อหลักสูตรที่เคยเป็นวิทยากร ชื่อผลงานที่เกี่ยวข้อง (ถ้ามี)</w:t>
      </w:r>
    </w:p>
    <w:p w:rsidR="000B4DA6" w:rsidRDefault="000B4DA6" w:rsidP="000B4DA6">
      <w:pPr>
        <w:pStyle w:val="ab"/>
        <w:tabs>
          <w:tab w:val="left" w:pos="567"/>
          <w:tab w:val="left" w:pos="993"/>
        </w:tabs>
        <w:ind w:left="1276"/>
        <w:rPr>
          <w:rFonts w:ascii="TH SarabunIT๙" w:hAnsi="TH SarabunIT๙" w:cs="TH SarabunIT๙"/>
          <w:sz w:val="32"/>
          <w:szCs w:val="32"/>
        </w:rPr>
      </w:pPr>
    </w:p>
    <w:p w:rsidR="007F1F25" w:rsidRPr="007E4213" w:rsidRDefault="007F1F25" w:rsidP="007F1F25">
      <w:pPr>
        <w:pStyle w:val="ab"/>
        <w:numPr>
          <w:ilvl w:val="1"/>
          <w:numId w:val="42"/>
        </w:numPr>
        <w:tabs>
          <w:tab w:val="left" w:pos="567"/>
        </w:tabs>
        <w:ind w:left="0" w:firstLine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7E4213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t>สถานที่ใช้ในการฝึกอบรมและวิธีการฝึกอบรม</w:t>
      </w:r>
    </w:p>
    <w:p w:rsidR="007F1F25" w:rsidRPr="007E4213" w:rsidRDefault="007F1F25" w:rsidP="00F5025B">
      <w:pPr>
        <w:pStyle w:val="ab"/>
        <w:numPr>
          <w:ilvl w:val="2"/>
          <w:numId w:val="42"/>
        </w:numPr>
        <w:tabs>
          <w:tab w:val="left" w:pos="567"/>
        </w:tabs>
        <w:ind w:left="1274" w:hanging="700"/>
        <w:rPr>
          <w:rFonts w:ascii="TH SarabunIT๙" w:hAnsi="TH SarabunIT๙" w:cs="TH SarabunIT๙"/>
          <w:sz w:val="32"/>
          <w:szCs w:val="32"/>
        </w:rPr>
      </w:pPr>
      <w:r w:rsidRPr="007E4213">
        <w:rPr>
          <w:rFonts w:ascii="TH SarabunIT๙" w:hAnsi="TH SarabunIT๙" w:cs="TH SarabunIT๙"/>
          <w:sz w:val="32"/>
          <w:szCs w:val="32"/>
          <w:cs/>
        </w:rPr>
        <w:t xml:space="preserve">รุ่นที่ </w:t>
      </w:r>
      <w:r w:rsidRPr="007E4213">
        <w:rPr>
          <w:rFonts w:ascii="TH SarabunIT๙" w:hAnsi="TH SarabunIT๙" w:cs="TH SarabunIT๙"/>
          <w:sz w:val="32"/>
          <w:szCs w:val="32"/>
        </w:rPr>
        <w:t xml:space="preserve">1 </w:t>
      </w:r>
      <w:r w:rsidRPr="007E4213">
        <w:rPr>
          <w:rFonts w:ascii="TH SarabunIT๙" w:hAnsi="TH SarabunIT๙" w:cs="TH SarabunIT๙"/>
          <w:sz w:val="32"/>
          <w:szCs w:val="32"/>
          <w:cs/>
          <w:lang w:val="en-GB"/>
        </w:rPr>
        <w:t>ฝึกอบรมแบบ</w:t>
      </w:r>
      <w:r>
        <w:rPr>
          <w:rFonts w:ascii="TH SarabunIT๙" w:hAnsi="TH SarabunIT๙" w:cs="TH SarabunIT๙"/>
          <w:sz w:val="32"/>
          <w:szCs w:val="32"/>
          <w:lang w:val="en-GB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.........(ปกติ/ทางไกล</w:t>
      </w:r>
      <w:r w:rsidR="00F5025B">
        <w:rPr>
          <w:rFonts w:ascii="TH SarabunIT๙" w:hAnsi="TH SarabunIT๙" w:cs="TH SarabunIT๙" w:hint="cs"/>
          <w:sz w:val="32"/>
          <w:szCs w:val="32"/>
          <w:cs/>
          <w:lang w:val="en-GB"/>
        </w:rPr>
        <w:t>/ผสม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) </w:t>
      </w:r>
      <w:r>
        <w:rPr>
          <w:rFonts w:ascii="TH SarabunIT๙" w:hAnsi="TH SarabunIT๙" w:cs="TH SarabunIT๙"/>
          <w:sz w:val="32"/>
          <w:szCs w:val="32"/>
          <w:cs/>
          <w:lang w:val="en-GB"/>
        </w:rPr>
        <w:t xml:space="preserve"> </w:t>
      </w:r>
      <w:r w:rsidRPr="007E4213">
        <w:rPr>
          <w:rFonts w:ascii="TH SarabunIT๙" w:hAnsi="TH SarabunIT๙" w:cs="TH SarabunIT๙"/>
          <w:sz w:val="32"/>
          <w:szCs w:val="32"/>
          <w:cs/>
          <w:lang w:val="en-GB"/>
        </w:rPr>
        <w:t xml:space="preserve">ณ </w:t>
      </w:r>
      <w:r>
        <w:rPr>
          <w:rFonts w:ascii="TH SarabunIT๙" w:hAnsi="TH SarabunIT๙" w:cs="TH SarabunIT๙" w:hint="cs"/>
          <w:sz w:val="32"/>
          <w:szCs w:val="32"/>
          <w:cs/>
        </w:rPr>
        <w:t>...................................</w:t>
      </w:r>
      <w:r w:rsidR="00F5025B">
        <w:rPr>
          <w:rFonts w:ascii="TH SarabunIT๙" w:hAnsi="TH SarabunIT๙" w:cs="TH SarabunIT๙" w:hint="cs"/>
          <w:sz w:val="32"/>
          <w:szCs w:val="32"/>
          <w:cs/>
        </w:rPr>
        <w:t>..............................</w:t>
      </w:r>
    </w:p>
    <w:p w:rsidR="007F1F25" w:rsidRPr="007E4213" w:rsidRDefault="007F1F25" w:rsidP="00F5025B">
      <w:pPr>
        <w:pStyle w:val="ab"/>
        <w:numPr>
          <w:ilvl w:val="2"/>
          <w:numId w:val="42"/>
        </w:numPr>
        <w:tabs>
          <w:tab w:val="left" w:pos="567"/>
        </w:tabs>
        <w:ind w:left="1274" w:hanging="700"/>
        <w:rPr>
          <w:rFonts w:ascii="TH SarabunIT๙" w:hAnsi="TH SarabunIT๙" w:cs="TH SarabunIT๙"/>
          <w:sz w:val="32"/>
          <w:szCs w:val="32"/>
          <w:cs/>
        </w:rPr>
      </w:pPr>
      <w:r w:rsidRPr="007E4213">
        <w:rPr>
          <w:rFonts w:ascii="TH SarabunIT๙" w:hAnsi="TH SarabunIT๙" w:cs="TH SarabunIT๙"/>
          <w:sz w:val="32"/>
          <w:szCs w:val="32"/>
          <w:cs/>
        </w:rPr>
        <w:t xml:space="preserve">รุ่นที่ </w:t>
      </w:r>
      <w:r w:rsidRPr="007E4213">
        <w:rPr>
          <w:rFonts w:ascii="TH SarabunIT๙" w:hAnsi="TH SarabunIT๙" w:cs="TH SarabunIT๙"/>
          <w:sz w:val="32"/>
          <w:szCs w:val="32"/>
        </w:rPr>
        <w:t xml:space="preserve">2 </w:t>
      </w:r>
      <w:r w:rsidRPr="007E4213">
        <w:rPr>
          <w:rFonts w:ascii="TH SarabunIT๙" w:hAnsi="TH SarabunIT๙" w:cs="TH SarabunIT๙"/>
          <w:sz w:val="32"/>
          <w:szCs w:val="32"/>
          <w:cs/>
          <w:lang w:val="en-GB"/>
        </w:rPr>
        <w:t>ฝึกอบรมแบบ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.........(ปกติ/ทางไกล</w:t>
      </w:r>
      <w:r w:rsidR="00F5025B">
        <w:rPr>
          <w:rFonts w:ascii="TH SarabunIT๙" w:hAnsi="TH SarabunIT๙" w:cs="TH SarabunIT๙" w:hint="cs"/>
          <w:sz w:val="32"/>
          <w:szCs w:val="32"/>
          <w:cs/>
          <w:lang w:val="en-GB"/>
        </w:rPr>
        <w:t>/ผสม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) </w:t>
      </w:r>
      <w:r>
        <w:rPr>
          <w:rFonts w:ascii="TH SarabunIT๙" w:hAnsi="TH SarabunIT๙" w:cs="TH SarabunIT๙"/>
          <w:sz w:val="32"/>
          <w:szCs w:val="32"/>
          <w:cs/>
          <w:lang w:val="en-GB"/>
        </w:rPr>
        <w:t xml:space="preserve"> </w:t>
      </w:r>
      <w:r w:rsidRPr="007E4213">
        <w:rPr>
          <w:rFonts w:ascii="TH SarabunIT๙" w:hAnsi="TH SarabunIT๙" w:cs="TH SarabunIT๙"/>
          <w:sz w:val="32"/>
          <w:szCs w:val="32"/>
          <w:cs/>
          <w:lang w:val="en-GB"/>
        </w:rPr>
        <w:t xml:space="preserve">ณ </w:t>
      </w:r>
      <w:r>
        <w:rPr>
          <w:rFonts w:ascii="TH SarabunIT๙" w:hAnsi="TH SarabunIT๙" w:cs="TH SarabunIT๙" w:hint="cs"/>
          <w:sz w:val="32"/>
          <w:szCs w:val="32"/>
          <w:cs/>
        </w:rPr>
        <w:t>.................................................................</w:t>
      </w:r>
    </w:p>
    <w:p w:rsidR="007F1F25" w:rsidRPr="007E4213" w:rsidRDefault="007F1F25" w:rsidP="007F1F25">
      <w:pPr>
        <w:tabs>
          <w:tab w:val="left" w:pos="993"/>
        </w:tabs>
        <w:rPr>
          <w:rFonts w:ascii="TH SarabunIT๙" w:hAnsi="TH SarabunIT๙" w:cs="TH SarabunIT๙"/>
          <w:sz w:val="12"/>
          <w:szCs w:val="12"/>
          <w:lang w:val="en-GB"/>
        </w:rPr>
      </w:pPr>
    </w:p>
    <w:p w:rsidR="007F1F25" w:rsidRPr="007E4213" w:rsidRDefault="007F1F25" w:rsidP="007F1F25">
      <w:pPr>
        <w:pStyle w:val="ab"/>
        <w:numPr>
          <w:ilvl w:val="1"/>
          <w:numId w:val="42"/>
        </w:numPr>
        <w:tabs>
          <w:tab w:val="left" w:pos="567"/>
        </w:tabs>
        <w:ind w:left="0" w:firstLine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วิธีการคัดเลือกกลุ่มเป้าหมาย</w:t>
      </w:r>
    </w:p>
    <w:p w:rsidR="007F1F25" w:rsidRDefault="007F1F25" w:rsidP="007F1F25">
      <w:pPr>
        <w:pStyle w:val="ab"/>
        <w:numPr>
          <w:ilvl w:val="2"/>
          <w:numId w:val="42"/>
        </w:numPr>
        <w:tabs>
          <w:tab w:val="left" w:pos="567"/>
        </w:tabs>
        <w:ind w:left="1274" w:hanging="700"/>
        <w:jc w:val="thaiDistribute"/>
        <w:rPr>
          <w:rFonts w:ascii="TH SarabunIT๙" w:hAnsi="TH SarabunIT๙" w:cs="TH SarabunIT๙"/>
          <w:sz w:val="32"/>
          <w:szCs w:val="32"/>
        </w:rPr>
      </w:pPr>
      <w:r w:rsidRPr="007E4213">
        <w:rPr>
          <w:rFonts w:ascii="TH SarabunIT๙" w:hAnsi="TH SarabunIT๙" w:cs="TH SarabunIT๙"/>
          <w:sz w:val="32"/>
          <w:szCs w:val="32"/>
          <w:cs/>
        </w:rPr>
        <w:t xml:space="preserve">รุ่นที่ </w:t>
      </w:r>
      <w:r w:rsidRPr="007E4213">
        <w:rPr>
          <w:rFonts w:ascii="TH SarabunIT๙" w:hAnsi="TH SarabunIT๙" w:cs="TH SarabunIT๙"/>
          <w:sz w:val="32"/>
          <w:szCs w:val="32"/>
        </w:rPr>
        <w:t xml:space="preserve">1 </w:t>
      </w:r>
    </w:p>
    <w:p w:rsidR="00EB0163" w:rsidRDefault="00435068" w:rsidP="00EB0163">
      <w:pPr>
        <w:pStyle w:val="ab"/>
        <w:numPr>
          <w:ilvl w:val="0"/>
          <w:numId w:val="43"/>
        </w:numPr>
        <w:tabs>
          <w:tab w:val="left" w:pos="567"/>
          <w:tab w:val="left" w:pos="1701"/>
        </w:tabs>
        <w:ind w:left="0" w:firstLine="1274"/>
        <w:rPr>
          <w:rFonts w:ascii="TH SarabunIT๙" w:hAnsi="TH SarabunIT๙" w:cs="TH SarabunIT๙"/>
          <w:sz w:val="32"/>
          <w:szCs w:val="32"/>
        </w:rPr>
      </w:pPr>
      <w:r w:rsidRPr="00EB0163">
        <w:rPr>
          <w:rFonts w:ascii="TH SarabunIT๙" w:hAnsi="TH SarabunIT๙" w:cs="TH SarabunIT๙" w:hint="cs"/>
          <w:sz w:val="32"/>
          <w:szCs w:val="32"/>
          <w:cs/>
        </w:rPr>
        <w:t>เจ้าหน้าที่ดำเนินการวิเคราะห์ปัญหา</w:t>
      </w:r>
      <w:r w:rsidR="00EB0163">
        <w:rPr>
          <w:rFonts w:ascii="TH SarabunIT๙" w:hAnsi="TH SarabunIT๙" w:cs="TH SarabunIT๙" w:hint="cs"/>
          <w:sz w:val="32"/>
          <w:szCs w:val="32"/>
          <w:cs/>
        </w:rPr>
        <w:t>ที่รุนแรงและมีความเป็นไปได้ในการแก้ไข</w:t>
      </w:r>
      <w:r w:rsidR="00EB0163" w:rsidRPr="00EB0163">
        <w:rPr>
          <w:rFonts w:ascii="TH SarabunIT๙" w:hAnsi="TH SarabunIT๙" w:cs="TH SarabunIT๙" w:hint="cs"/>
          <w:sz w:val="32"/>
          <w:szCs w:val="32"/>
          <w:cs/>
        </w:rPr>
        <w:t>ของสถานประกอบกิจการ/ผู้ประกอบอาชีพ รวม...</w:t>
      </w:r>
      <w:r w:rsidR="00EB0163">
        <w:rPr>
          <w:rFonts w:ascii="TH SarabunIT๙" w:hAnsi="TH SarabunIT๙" w:cs="TH SarabunIT๙" w:hint="cs"/>
          <w:sz w:val="32"/>
          <w:szCs w:val="32"/>
          <w:cs/>
        </w:rPr>
        <w:t>.</w:t>
      </w:r>
      <w:r w:rsidR="00EB0163" w:rsidRPr="00EB0163">
        <w:rPr>
          <w:rFonts w:ascii="TH SarabunIT๙" w:hAnsi="TH SarabunIT๙" w:cs="TH SarabunIT๙" w:hint="cs"/>
          <w:sz w:val="32"/>
          <w:szCs w:val="32"/>
          <w:cs/>
        </w:rPr>
        <w:t>..แห่ง โดยแบ่งเป็น</w:t>
      </w:r>
      <w:r w:rsidR="00EB0163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B0163" w:rsidRDefault="00EB0163" w:rsidP="00EB0163">
      <w:pPr>
        <w:pStyle w:val="ab"/>
        <w:numPr>
          <w:ilvl w:val="0"/>
          <w:numId w:val="44"/>
        </w:numPr>
        <w:tabs>
          <w:tab w:val="left" w:pos="567"/>
          <w:tab w:val="left" w:pos="1701"/>
        </w:tabs>
        <w:rPr>
          <w:rFonts w:ascii="TH SarabunIT๙" w:hAnsi="TH SarabunIT๙" w:cs="TH SarabunIT๙"/>
          <w:sz w:val="32"/>
          <w:szCs w:val="32"/>
        </w:rPr>
      </w:pPr>
      <w:r w:rsidRPr="00EB0163">
        <w:rPr>
          <w:rFonts w:ascii="TH SarabunIT๙" w:hAnsi="TH SarabunIT๙" w:cs="TH SarabunIT๙" w:hint="cs"/>
          <w:sz w:val="32"/>
          <w:szCs w:val="32"/>
          <w:cs/>
        </w:rPr>
        <w:t>ปัญหาด้านต้นทุนการผลิต</w:t>
      </w:r>
      <w:r w:rsidRPr="00EB0163">
        <w:rPr>
          <w:rFonts w:ascii="TH SarabunIT๙" w:hAnsi="TH SarabunIT๙" w:cs="TH SarabunIT๙"/>
          <w:sz w:val="32"/>
          <w:szCs w:val="32"/>
        </w:rPr>
        <w:t xml:space="preserve"> </w:t>
      </w:r>
      <w:r w:rsidRPr="00EB0163">
        <w:rPr>
          <w:rFonts w:ascii="TH SarabunIT๙" w:hAnsi="TH SarabunIT๙" w:cs="TH SarabunIT๙" w:hint="cs"/>
          <w:sz w:val="32"/>
          <w:szCs w:val="32"/>
          <w:cs/>
        </w:rPr>
        <w:t xml:space="preserve">จำนวน...แห่ง </w:t>
      </w:r>
    </w:p>
    <w:p w:rsidR="00435068" w:rsidRDefault="00EB0163" w:rsidP="00EB0163">
      <w:pPr>
        <w:pStyle w:val="ab"/>
        <w:numPr>
          <w:ilvl w:val="0"/>
          <w:numId w:val="44"/>
        </w:numPr>
        <w:tabs>
          <w:tab w:val="left" w:pos="567"/>
          <w:tab w:val="left" w:pos="1701"/>
        </w:tabs>
        <w:rPr>
          <w:rFonts w:ascii="TH SarabunIT๙" w:hAnsi="TH SarabunIT๙" w:cs="TH SarabunIT๙"/>
          <w:sz w:val="32"/>
          <w:szCs w:val="32"/>
        </w:rPr>
      </w:pPr>
      <w:r w:rsidRPr="00EB0163">
        <w:rPr>
          <w:rFonts w:ascii="TH SarabunIT๙" w:hAnsi="TH SarabunIT๙" w:cs="TH SarabunIT๙" w:hint="cs"/>
          <w:sz w:val="32"/>
          <w:szCs w:val="32"/>
          <w:cs/>
        </w:rPr>
        <w:t>ปัญหาด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้านผลิตภัณฑ์และบรรจุภัณฑ์ </w:t>
      </w:r>
      <w:r w:rsidRPr="00EB0163">
        <w:rPr>
          <w:rFonts w:ascii="TH SarabunIT๙" w:hAnsi="TH SarabunIT๙" w:cs="TH SarabunIT๙" w:hint="cs"/>
          <w:sz w:val="32"/>
          <w:szCs w:val="32"/>
          <w:cs/>
        </w:rPr>
        <w:t>จำนวน...แห่ง</w:t>
      </w:r>
    </w:p>
    <w:p w:rsidR="00EB0163" w:rsidRPr="00EB0163" w:rsidRDefault="00EB0163" w:rsidP="00EB0163">
      <w:pPr>
        <w:pStyle w:val="ab"/>
        <w:numPr>
          <w:ilvl w:val="0"/>
          <w:numId w:val="44"/>
        </w:numPr>
        <w:tabs>
          <w:tab w:val="left" w:pos="567"/>
          <w:tab w:val="left" w:pos="1701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ปัญหาด้านการพาณิชย์อิเล็กทรอนิกส์ จำนวน....แห่ง</w:t>
      </w:r>
    </w:p>
    <w:p w:rsidR="00DC397F" w:rsidRPr="00DC397F" w:rsidRDefault="00EB0163" w:rsidP="00DC397F">
      <w:pPr>
        <w:pStyle w:val="ab"/>
        <w:numPr>
          <w:ilvl w:val="0"/>
          <w:numId w:val="43"/>
        </w:numPr>
        <w:tabs>
          <w:tab w:val="left" w:pos="567"/>
          <w:tab w:val="left" w:pos="1701"/>
        </w:tabs>
        <w:ind w:left="0" w:firstLine="1274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เจ้าหน้าที่</w:t>
      </w:r>
      <w:r w:rsidR="009D0BC0">
        <w:rPr>
          <w:rFonts w:ascii="TH SarabunIT๙" w:hAnsi="TH SarabunIT๙" w:cs="TH SarabunIT๙" w:hint="cs"/>
          <w:sz w:val="32"/>
          <w:szCs w:val="32"/>
          <w:cs/>
        </w:rPr>
        <w:t xml:space="preserve">ดำเนินการคัดเลือกกลุ่มเป้าหมายเพื่อเข้ารับการอบรม ซึ่งมีกลุ่มปัญหาประเภทเดียวกัน </w:t>
      </w:r>
      <w:r w:rsidR="00DC397F">
        <w:rPr>
          <w:rFonts w:ascii="TH SarabunIT๙" w:hAnsi="TH SarabunIT๙" w:cs="TH SarabunIT๙" w:hint="cs"/>
          <w:sz w:val="32"/>
          <w:szCs w:val="32"/>
          <w:cs/>
        </w:rPr>
        <w:t>คือ ปัญหาด้าน..........................</w:t>
      </w:r>
      <w:r w:rsidR="009D0BC0">
        <w:rPr>
          <w:rFonts w:ascii="TH SarabunIT๙" w:hAnsi="TH SarabunIT๙" w:cs="TH SarabunIT๙" w:hint="cs"/>
          <w:sz w:val="32"/>
          <w:szCs w:val="32"/>
          <w:cs/>
        </w:rPr>
        <w:t>จำนวน......แห่ง ผู้เข้ารับการอบรม จำนวน......คน</w:t>
      </w:r>
      <w:r w:rsidR="00DC397F">
        <w:rPr>
          <w:rFonts w:ascii="TH SarabunIT๙" w:hAnsi="TH SarabunIT๙" w:cs="TH SarabunIT๙"/>
          <w:sz w:val="32"/>
          <w:szCs w:val="32"/>
        </w:rPr>
        <w:t xml:space="preserve"> </w:t>
      </w:r>
      <w:r w:rsidR="00DC397F">
        <w:rPr>
          <w:rFonts w:ascii="TH SarabunIT๙" w:hAnsi="TH SarabunIT๙" w:cs="TH SarabunIT๙" w:hint="cs"/>
          <w:sz w:val="32"/>
          <w:szCs w:val="32"/>
          <w:cs/>
        </w:rPr>
        <w:t>โดยหลักสูตรที่ใช้ในการฝึกอบรม คือ ........................................</w:t>
      </w:r>
    </w:p>
    <w:p w:rsidR="007F1F25" w:rsidRPr="007F1F25" w:rsidRDefault="007F1F25" w:rsidP="007F1F25">
      <w:pPr>
        <w:tabs>
          <w:tab w:val="left" w:pos="567"/>
        </w:tabs>
        <w:ind w:left="574"/>
        <w:jc w:val="thaiDistribute"/>
        <w:rPr>
          <w:rFonts w:ascii="TH SarabunIT๙" w:hAnsi="TH SarabunIT๙" w:cs="TH SarabunIT๙"/>
          <w:sz w:val="12"/>
          <w:szCs w:val="12"/>
          <w:lang w:val="en-GB"/>
        </w:rPr>
      </w:pPr>
      <w:r w:rsidRPr="007F1F25">
        <w:rPr>
          <w:rFonts w:ascii="TH SarabunIT๙" w:hAnsi="TH SarabunIT๙" w:cs="TH SarabunIT๙"/>
          <w:sz w:val="12"/>
          <w:szCs w:val="12"/>
          <w:lang w:val="en-GB"/>
        </w:rPr>
        <w:t xml:space="preserve"> </w:t>
      </w:r>
    </w:p>
    <w:p w:rsidR="007F1F25" w:rsidRPr="007E4213" w:rsidRDefault="007F1F25" w:rsidP="007F1F25">
      <w:pPr>
        <w:pStyle w:val="ab"/>
        <w:numPr>
          <w:ilvl w:val="1"/>
          <w:numId w:val="42"/>
        </w:numPr>
        <w:tabs>
          <w:tab w:val="left" w:pos="567"/>
        </w:tabs>
        <w:ind w:left="0" w:firstLine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7E4213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t xml:space="preserve">ค่าใช้จ่ายที่สำคัญและจำเป็นในการดำเนินโครงการ </w:t>
      </w:r>
      <w:r w:rsidRPr="007E4213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7E421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ลำดับ</w:t>
      </w:r>
      <w:r w:rsidR="00F5025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(ลำดับความสำคัญมากไปน้อย)</w:t>
      </w:r>
    </w:p>
    <w:p w:rsidR="007F1F25" w:rsidRPr="007F1F25" w:rsidRDefault="007F1F25" w:rsidP="007F1F25">
      <w:pPr>
        <w:pStyle w:val="ab"/>
        <w:tabs>
          <w:tab w:val="left" w:pos="567"/>
        </w:tabs>
        <w:ind w:left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7F1F25">
        <w:rPr>
          <w:rFonts w:ascii="TH SarabunIT๙" w:hAnsi="TH SarabunIT๙" w:cs="TH SarabunIT๙" w:hint="cs"/>
          <w:sz w:val="32"/>
          <w:szCs w:val="32"/>
          <w:cs/>
          <w:lang w:val="en-GB"/>
        </w:rPr>
        <w:t>1)</w:t>
      </w:r>
    </w:p>
    <w:p w:rsidR="007F1F25" w:rsidRPr="007F1F25" w:rsidRDefault="007F1F25" w:rsidP="007F1F25">
      <w:pPr>
        <w:pStyle w:val="ab"/>
        <w:tabs>
          <w:tab w:val="left" w:pos="567"/>
        </w:tabs>
        <w:ind w:left="0"/>
        <w:rPr>
          <w:rFonts w:ascii="TH SarabunIT๙" w:hAnsi="TH SarabunIT๙" w:cs="TH SarabunIT๙"/>
          <w:sz w:val="32"/>
          <w:szCs w:val="32"/>
          <w:lang w:val="en-GB"/>
        </w:rPr>
      </w:pPr>
      <w:r w:rsidRPr="007F1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2)</w:t>
      </w:r>
    </w:p>
    <w:p w:rsidR="007F1F25" w:rsidRPr="007F1F25" w:rsidRDefault="007F1F25" w:rsidP="007F1F25">
      <w:pPr>
        <w:pStyle w:val="ab"/>
        <w:tabs>
          <w:tab w:val="left" w:pos="567"/>
        </w:tabs>
        <w:ind w:left="0"/>
        <w:rPr>
          <w:rFonts w:ascii="TH SarabunIT๙" w:hAnsi="TH SarabunIT๙" w:cs="TH SarabunIT๙"/>
          <w:sz w:val="32"/>
          <w:szCs w:val="32"/>
          <w:lang w:val="en-GB"/>
        </w:rPr>
      </w:pPr>
      <w:r w:rsidRPr="007F1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3)</w:t>
      </w:r>
    </w:p>
    <w:p w:rsidR="00F5025B" w:rsidRPr="007E4213" w:rsidRDefault="007F1F25" w:rsidP="00F5025B">
      <w:pPr>
        <w:pStyle w:val="ab"/>
        <w:numPr>
          <w:ilvl w:val="1"/>
          <w:numId w:val="42"/>
        </w:numPr>
        <w:tabs>
          <w:tab w:val="left" w:pos="567"/>
        </w:tabs>
        <w:ind w:left="0" w:firstLine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7E4213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t xml:space="preserve">ปัญหาที่สำคัญในการดำเนินโครงการ </w:t>
      </w:r>
      <w:r w:rsidRPr="007E4213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7E421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ลำดับ</w:t>
      </w:r>
      <w:r w:rsidR="00F5025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(ลำดับความสำคัญมากไปน้อย)</w:t>
      </w:r>
    </w:p>
    <w:p w:rsidR="007F1F25" w:rsidRPr="007F1F25" w:rsidRDefault="007F1F25" w:rsidP="007F1F25">
      <w:pPr>
        <w:pStyle w:val="ab"/>
        <w:tabs>
          <w:tab w:val="left" w:pos="567"/>
        </w:tabs>
        <w:ind w:left="36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7F1F25">
        <w:rPr>
          <w:rFonts w:ascii="TH SarabunIT๙" w:hAnsi="TH SarabunIT๙" w:cs="TH SarabunIT๙" w:hint="cs"/>
          <w:sz w:val="32"/>
          <w:szCs w:val="32"/>
          <w:cs/>
          <w:lang w:val="en-GB"/>
        </w:rPr>
        <w:t>1)</w:t>
      </w:r>
    </w:p>
    <w:p w:rsidR="007F1F25" w:rsidRPr="007F1F25" w:rsidRDefault="007F1F25" w:rsidP="007F1F25">
      <w:pPr>
        <w:pStyle w:val="ab"/>
        <w:tabs>
          <w:tab w:val="left" w:pos="567"/>
        </w:tabs>
        <w:ind w:left="360"/>
        <w:rPr>
          <w:rFonts w:ascii="TH SarabunIT๙" w:hAnsi="TH SarabunIT๙" w:cs="TH SarabunIT๙"/>
          <w:sz w:val="32"/>
          <w:szCs w:val="32"/>
          <w:lang w:val="en-GB"/>
        </w:rPr>
      </w:pPr>
      <w:r w:rsidRPr="007F1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2)</w:t>
      </w:r>
    </w:p>
    <w:p w:rsidR="007F1F25" w:rsidRPr="007F1F25" w:rsidRDefault="007F1F25" w:rsidP="007F1F25">
      <w:pPr>
        <w:pStyle w:val="ab"/>
        <w:tabs>
          <w:tab w:val="left" w:pos="567"/>
        </w:tabs>
        <w:ind w:left="360"/>
        <w:rPr>
          <w:rFonts w:ascii="TH SarabunIT๙" w:hAnsi="TH SarabunIT๙" w:cs="TH SarabunIT๙"/>
          <w:sz w:val="32"/>
          <w:szCs w:val="32"/>
          <w:lang w:val="en-GB"/>
        </w:rPr>
      </w:pPr>
      <w:r w:rsidRPr="007F1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3)</w:t>
      </w:r>
    </w:p>
    <w:p w:rsidR="000B4DA6" w:rsidRPr="000B4DA6" w:rsidRDefault="000B4DA6" w:rsidP="007F1F25">
      <w:pPr>
        <w:pStyle w:val="ab"/>
        <w:ind w:left="0"/>
        <w:rPr>
          <w:rFonts w:ascii="TH SarabunIT๙" w:hAnsi="TH SarabunIT๙" w:cs="TH SarabunIT๙"/>
          <w:sz w:val="32"/>
          <w:szCs w:val="32"/>
          <w:cs/>
        </w:rPr>
      </w:pPr>
    </w:p>
    <w:p w:rsidR="00342274" w:rsidRDefault="00DC397F" w:rsidP="00DC397F">
      <w:pPr>
        <w:tabs>
          <w:tab w:val="left" w:pos="450"/>
          <w:tab w:val="left" w:pos="851"/>
          <w:tab w:val="left" w:pos="1440"/>
          <w:tab w:val="left" w:pos="1750"/>
          <w:tab w:val="left" w:pos="2160"/>
        </w:tabs>
        <w:jc w:val="center"/>
        <w:rPr>
          <w:rFonts w:ascii="TH SarabunIT๙" w:hAnsi="TH SarabunIT๙" w:cs="TH SarabunIT๙"/>
          <w:sz w:val="36"/>
          <w:szCs w:val="36"/>
        </w:rPr>
      </w:pPr>
      <w:r w:rsidRPr="00DC397F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lastRenderedPageBreak/>
        <w:t>บทที่ 4 สรุปผลการดำเนินโครงการ</w:t>
      </w:r>
    </w:p>
    <w:p w:rsidR="00DC397F" w:rsidRDefault="00DC397F" w:rsidP="00DC397F">
      <w:pPr>
        <w:tabs>
          <w:tab w:val="left" w:pos="450"/>
          <w:tab w:val="left" w:pos="851"/>
          <w:tab w:val="left" w:pos="1440"/>
          <w:tab w:val="left" w:pos="1750"/>
          <w:tab w:val="left" w:pos="2160"/>
        </w:tabs>
        <w:ind w:firstLine="1134"/>
        <w:jc w:val="center"/>
        <w:rPr>
          <w:rFonts w:ascii="TH SarabunIT๙" w:hAnsi="TH SarabunIT๙" w:cs="TH SarabunIT๙"/>
          <w:sz w:val="36"/>
          <w:szCs w:val="36"/>
        </w:rPr>
      </w:pPr>
    </w:p>
    <w:p w:rsidR="001F2909" w:rsidRDefault="001F2909" w:rsidP="001F2909">
      <w:pPr>
        <w:ind w:firstLine="1134"/>
        <w:rPr>
          <w:rFonts w:ascii="TH SarabunIT๙" w:hAnsi="TH SarabunIT๙" w:cs="TH SarabunIT๙"/>
          <w:sz w:val="36"/>
          <w:szCs w:val="36"/>
        </w:rPr>
      </w:pPr>
    </w:p>
    <w:p w:rsidR="001F2909" w:rsidRPr="001F2909" w:rsidRDefault="001F2909" w:rsidP="001F2909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F2909">
        <w:rPr>
          <w:rFonts w:ascii="TH SarabunIT๙" w:hAnsi="TH SarabunIT๙" w:cs="TH SarabunIT๙" w:hint="cs"/>
          <w:b/>
          <w:bCs/>
          <w:sz w:val="32"/>
          <w:szCs w:val="32"/>
          <w:cs/>
        </w:rPr>
        <w:t>4.1 ผลที่ได้จากการฝึกอบรม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(รายได้เพิ่ม/ต้นทุนการผลิตลดลง)</w:t>
      </w:r>
    </w:p>
    <w:p w:rsidR="00DC397F" w:rsidRPr="001F2909" w:rsidRDefault="001F2909" w:rsidP="00F5025B">
      <w:pPr>
        <w:ind w:firstLine="426"/>
        <w:rPr>
          <w:rFonts w:ascii="TH SarabunIT๙" w:hAnsi="TH SarabunIT๙" w:cs="TH SarabunIT๙"/>
          <w:sz w:val="32"/>
          <w:szCs w:val="32"/>
        </w:rPr>
      </w:pPr>
      <w:r w:rsidRPr="001F2909">
        <w:rPr>
          <w:rFonts w:ascii="TH SarabunIT๙" w:hAnsi="TH SarabunIT๙" w:cs="TH SarabunIT๙" w:hint="cs"/>
          <w:sz w:val="32"/>
          <w:szCs w:val="32"/>
          <w:cs/>
        </w:rPr>
        <w:t>(ชื่อหน่วยงาน) ได้ทำการติดตามและประเมินผลการฝึกอบรม ภายหลังจบการฝึกอบรม ระยะเวลา.....วัน รายละเอียด ดังนี้</w:t>
      </w:r>
    </w:p>
    <w:p w:rsidR="001F2909" w:rsidRDefault="001F2909" w:rsidP="001F2909">
      <w:pPr>
        <w:ind w:firstLine="1134"/>
        <w:rPr>
          <w:rFonts w:ascii="TH SarabunIT๙" w:hAnsi="TH SarabunIT๙" w:cs="TH SarabunIT๙"/>
          <w:sz w:val="32"/>
          <w:szCs w:val="32"/>
        </w:rPr>
      </w:pPr>
    </w:p>
    <w:p w:rsidR="001F2909" w:rsidRPr="001F2909" w:rsidRDefault="001F2909" w:rsidP="001F2909">
      <w:pPr>
        <w:ind w:firstLine="426"/>
        <w:rPr>
          <w:rFonts w:ascii="TH SarabunIT๙" w:hAnsi="TH SarabunIT๙" w:cs="TH SarabunIT๙"/>
          <w:b/>
          <w:bCs/>
          <w:sz w:val="32"/>
          <w:szCs w:val="32"/>
        </w:rPr>
      </w:pPr>
      <w:r w:rsidRPr="001F290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4.1.1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กรณีที่ผู้เข้ารับการอบรม</w:t>
      </w:r>
      <w:r w:rsidRPr="001F2909">
        <w:rPr>
          <w:rFonts w:ascii="TH SarabunIT๙" w:hAnsi="TH SarabunIT๙" w:cs="TH SarabunIT๙" w:hint="cs"/>
          <w:b/>
          <w:bCs/>
          <w:sz w:val="32"/>
          <w:szCs w:val="32"/>
          <w:cs/>
        </w:rPr>
        <w:t>มีรายได้เพิ่มขึ้น</w:t>
      </w:r>
    </w:p>
    <w:tbl>
      <w:tblPr>
        <w:tblStyle w:val="aa"/>
        <w:tblW w:w="9322" w:type="dxa"/>
        <w:tblLook w:val="04A0" w:firstRow="1" w:lastRow="0" w:firstColumn="1" w:lastColumn="0" w:noHBand="0" w:noVBand="1"/>
      </w:tblPr>
      <w:tblGrid>
        <w:gridCol w:w="2093"/>
        <w:gridCol w:w="1417"/>
        <w:gridCol w:w="1560"/>
        <w:gridCol w:w="1842"/>
        <w:gridCol w:w="2410"/>
      </w:tblGrid>
      <w:tr w:rsidR="001F2909" w:rsidRPr="001F2909" w:rsidTr="001F2909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F2909" w:rsidRPr="001F2909" w:rsidRDefault="001F2909" w:rsidP="00DC210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  <w:lang w:eastAsia="zh-CN"/>
              </w:rPr>
            </w:pPr>
            <w:r w:rsidRPr="001F2909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>ชื่อ</w:t>
            </w:r>
            <w:r w:rsidR="00DC2104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>สถานประกอบกิจการ</w:t>
            </w:r>
            <w:r w:rsidR="0015622A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>/ผู้ประกอบอาชีพ</w:t>
            </w:r>
          </w:p>
        </w:tc>
        <w:tc>
          <w:tcPr>
            <w:tcW w:w="297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lang w:eastAsia="zh-CN"/>
              </w:rPr>
            </w:pPr>
            <w:r w:rsidRPr="001F2909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>รายได้เพิ่มขึ้นหลังจบการฝึกอบรม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lang w:eastAsia="zh-CN"/>
              </w:rPr>
            </w:pPr>
            <w:r w:rsidRPr="001F2909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 xml:space="preserve">ส่วนต่างของรายได้ (บาทต่อเดือน) </w:t>
            </w:r>
          </w:p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  <w:lang w:eastAsia="zh-CN"/>
              </w:rPr>
            </w:pPr>
            <w:r w:rsidRPr="001F2909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>(ก่อน-หลัง)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lang w:eastAsia="zh-CN"/>
              </w:rPr>
            </w:pPr>
            <w:r w:rsidRPr="001F2909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>ปัจจัย/แนวทางที่ส่งผลให้รายได้ของ</w:t>
            </w:r>
            <w:r w:rsidR="0015622A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>สถานประกอบกิจการ/</w:t>
            </w:r>
            <w:r w:rsidRPr="001F2909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>ผู้ประกอบอาชีพสูงขึ้น</w:t>
            </w:r>
          </w:p>
        </w:tc>
      </w:tr>
      <w:tr w:rsidR="0015622A" w:rsidRPr="001F2909" w:rsidTr="001F2909">
        <w:tc>
          <w:tcPr>
            <w:tcW w:w="20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lang w:eastAsia="zh-CN"/>
              </w:rPr>
            </w:pPr>
            <w:r w:rsidRPr="001F2909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 xml:space="preserve">ก่อนอบรม </w:t>
            </w:r>
          </w:p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lang w:eastAsia="zh-CN"/>
              </w:rPr>
            </w:pPr>
            <w:r w:rsidRPr="001F2909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>(บาทต่อเดือน)</w:t>
            </w:r>
          </w:p>
        </w:tc>
        <w:tc>
          <w:tcPr>
            <w:tcW w:w="1560" w:type="dxa"/>
            <w:tcBorders>
              <w:right w:val="single" w:sz="4" w:space="0" w:color="auto"/>
            </w:tcBorders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lang w:eastAsia="zh-CN"/>
              </w:rPr>
            </w:pPr>
            <w:r w:rsidRPr="001F2909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 xml:space="preserve">หลังอบรม </w:t>
            </w:r>
          </w:p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lang w:eastAsia="zh-CN"/>
              </w:rPr>
            </w:pPr>
            <w:r w:rsidRPr="001F2909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>(บาทต่อเดือน)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lang w:eastAsia="zh-CN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lang w:eastAsia="zh-CN"/>
              </w:rPr>
            </w:pPr>
          </w:p>
        </w:tc>
      </w:tr>
      <w:tr w:rsidR="0015622A" w:rsidRPr="001F2909" w:rsidTr="001F2909">
        <w:tc>
          <w:tcPr>
            <w:tcW w:w="2093" w:type="dxa"/>
            <w:tcBorders>
              <w:top w:val="single" w:sz="4" w:space="0" w:color="auto"/>
            </w:tcBorders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417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56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  <w:tc>
          <w:tcPr>
            <w:tcW w:w="2410" w:type="dxa"/>
            <w:tcBorders>
              <w:top w:val="single" w:sz="4" w:space="0" w:color="auto"/>
            </w:tcBorders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</w:tr>
      <w:tr w:rsidR="0015622A" w:rsidRPr="001F2909" w:rsidTr="001F2909">
        <w:tc>
          <w:tcPr>
            <w:tcW w:w="2093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417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56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842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  <w:tc>
          <w:tcPr>
            <w:tcW w:w="241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</w:tr>
      <w:tr w:rsidR="0015622A" w:rsidRPr="001F2909" w:rsidTr="001F2909">
        <w:tc>
          <w:tcPr>
            <w:tcW w:w="2093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417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56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842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  <w:tc>
          <w:tcPr>
            <w:tcW w:w="241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</w:tr>
      <w:tr w:rsidR="0015622A" w:rsidRPr="001F2909" w:rsidTr="001F2909">
        <w:tc>
          <w:tcPr>
            <w:tcW w:w="2093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417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56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842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  <w:tc>
          <w:tcPr>
            <w:tcW w:w="241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</w:tr>
      <w:tr w:rsidR="0015622A" w:rsidRPr="001F2909" w:rsidTr="001F2909">
        <w:tc>
          <w:tcPr>
            <w:tcW w:w="2093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417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56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842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  <w:tc>
          <w:tcPr>
            <w:tcW w:w="241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</w:tr>
      <w:tr w:rsidR="0015622A" w:rsidRPr="001F2909" w:rsidTr="001F2909">
        <w:tc>
          <w:tcPr>
            <w:tcW w:w="2093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417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56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842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  <w:tc>
          <w:tcPr>
            <w:tcW w:w="241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</w:tr>
      <w:tr w:rsidR="0015622A" w:rsidRPr="001F2909" w:rsidTr="001F2909">
        <w:tc>
          <w:tcPr>
            <w:tcW w:w="2093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417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56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1842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  <w:tc>
          <w:tcPr>
            <w:tcW w:w="2410" w:type="dxa"/>
          </w:tcPr>
          <w:p w:rsidR="001F2909" w:rsidRPr="001F2909" w:rsidRDefault="001F2909" w:rsidP="008B0EE0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lang w:eastAsia="zh-CN"/>
              </w:rPr>
            </w:pPr>
          </w:p>
        </w:tc>
      </w:tr>
    </w:tbl>
    <w:p w:rsidR="001F2909" w:rsidRDefault="001F2909" w:rsidP="001F2909">
      <w:pPr>
        <w:ind w:firstLine="426"/>
        <w:rPr>
          <w:rFonts w:ascii="TH SarabunIT๙" w:hAnsi="TH SarabunIT๙" w:cs="TH SarabunIT๙"/>
          <w:sz w:val="32"/>
          <w:szCs w:val="32"/>
        </w:rPr>
      </w:pPr>
    </w:p>
    <w:p w:rsidR="001F2909" w:rsidRDefault="00F5025B" w:rsidP="00F5025B">
      <w:pPr>
        <w:ind w:firstLine="426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สถานประกอบกิจการ/ผู้ประกอบอาชีพ</w:t>
      </w:r>
      <w:r w:rsidR="001F2909">
        <w:rPr>
          <w:rFonts w:ascii="TH SarabunIT๙" w:hAnsi="TH SarabunIT๙" w:cs="TH SarabunIT๙" w:hint="cs"/>
          <w:sz w:val="32"/>
          <w:szCs w:val="32"/>
          <w:cs/>
        </w:rPr>
        <w:t xml:space="preserve"> มีรายได้เพิ่มขึ้นภายหลังการฝึกอบรม จำนวน ..........</w:t>
      </w:r>
      <w:r w:rsidR="00DC2104">
        <w:rPr>
          <w:rFonts w:ascii="TH SarabunIT๙" w:hAnsi="TH SarabunIT๙" w:cs="TH SarabunIT๙" w:hint="cs"/>
          <w:sz w:val="32"/>
          <w:szCs w:val="32"/>
          <w:cs/>
        </w:rPr>
        <w:t>แห่ง</w:t>
      </w:r>
      <w:r w:rsidR="001F2909">
        <w:rPr>
          <w:rFonts w:ascii="TH SarabunIT๙" w:hAnsi="TH SarabunIT๙" w:cs="TH SarabunIT๙" w:hint="cs"/>
          <w:sz w:val="32"/>
          <w:szCs w:val="32"/>
          <w:cs/>
        </w:rPr>
        <w:t xml:space="preserve"> คิดเป็นจำนวนรวม..............บาท ต่อเดือน </w:t>
      </w:r>
    </w:p>
    <w:p w:rsidR="00DC2104" w:rsidRPr="001F2909" w:rsidRDefault="00DC2104" w:rsidP="001F2909">
      <w:pPr>
        <w:ind w:firstLine="1134"/>
        <w:rPr>
          <w:rFonts w:ascii="TH SarabunIT๙" w:hAnsi="TH SarabunIT๙" w:cs="TH SarabunIT๙"/>
          <w:sz w:val="32"/>
          <w:szCs w:val="32"/>
        </w:rPr>
      </w:pPr>
    </w:p>
    <w:p w:rsidR="001F2909" w:rsidRPr="001F2909" w:rsidRDefault="001F2909" w:rsidP="001F2909">
      <w:pPr>
        <w:ind w:firstLine="426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4.1.2</w:t>
      </w:r>
      <w:r w:rsidRPr="001F290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กรณีที่ผู้เข้ารับการอบรม</w:t>
      </w:r>
      <w:r w:rsidR="0015622A">
        <w:rPr>
          <w:rFonts w:ascii="TH SarabunIT๙" w:hAnsi="TH SarabunIT๙" w:cs="TH SarabunIT๙" w:hint="cs"/>
          <w:b/>
          <w:bCs/>
          <w:sz w:val="32"/>
          <w:szCs w:val="32"/>
          <w:cs/>
        </w:rPr>
        <w:t>มี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ต้นทุนการผลิตลดลง</w:t>
      </w:r>
    </w:p>
    <w:tbl>
      <w:tblPr>
        <w:tblStyle w:val="aa"/>
        <w:tblW w:w="9464" w:type="dxa"/>
        <w:tblLook w:val="04A0" w:firstRow="1" w:lastRow="0" w:firstColumn="1" w:lastColumn="0" w:noHBand="0" w:noVBand="1"/>
      </w:tblPr>
      <w:tblGrid>
        <w:gridCol w:w="2093"/>
        <w:gridCol w:w="1417"/>
        <w:gridCol w:w="1560"/>
        <w:gridCol w:w="1842"/>
        <w:gridCol w:w="2552"/>
      </w:tblGrid>
      <w:tr w:rsidR="0015622A" w:rsidRPr="00B532FA" w:rsidTr="0015622A">
        <w:tc>
          <w:tcPr>
            <w:tcW w:w="209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  <w:lang w:eastAsia="zh-CN"/>
              </w:rPr>
            </w:pPr>
            <w:r w:rsidRPr="001F2909"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>ชื่อ</w:t>
            </w:r>
            <w:r>
              <w:rPr>
                <w:rFonts w:ascii="TH SarabunIT๙" w:hAnsi="TH SarabunIT๙" w:cs="TH SarabunIT๙" w:hint="cs"/>
                <w:b/>
                <w:bCs/>
                <w:color w:val="000000"/>
                <w:sz w:val="30"/>
                <w:szCs w:val="30"/>
                <w:cs/>
                <w:lang w:eastAsia="zh-CN"/>
              </w:rPr>
              <w:t>สถานประกอบกิจการ/ผู้ประกอบอาชีพ</w:t>
            </w:r>
          </w:p>
        </w:tc>
        <w:tc>
          <w:tcPr>
            <w:tcW w:w="297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  <w:lang w:eastAsia="zh-CN"/>
              </w:rPr>
            </w:pPr>
            <w:r w:rsidRPr="00B532FA"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  <w:lang w:eastAsia="zh-CN"/>
              </w:rPr>
              <w:t>ต้นทุนการผลิตลดลงหลังจบฝึกการอบรม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622A" w:rsidRDefault="0015622A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lang w:eastAsia="zh-CN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  <w:lang w:eastAsia="zh-CN"/>
              </w:rPr>
              <w:t xml:space="preserve">ส่วนต่างของต้นทุนการผลิต </w:t>
            </w:r>
          </w:p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lang w:eastAsia="zh-CN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  <w:lang w:eastAsia="zh-CN"/>
              </w:rPr>
              <w:t xml:space="preserve">(บาทต่อเดือน)(ก่อน </w:t>
            </w: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  <w:lang w:eastAsia="zh-CN"/>
              </w:rPr>
              <w:t>–</w:t>
            </w: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  <w:lang w:eastAsia="zh-CN"/>
              </w:rPr>
              <w:t xml:space="preserve"> หลัง)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622A" w:rsidRPr="00B532FA" w:rsidRDefault="0015622A" w:rsidP="001562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  <w:lang w:eastAsia="zh-CN"/>
              </w:rPr>
            </w:pPr>
            <w:r w:rsidRPr="00B532FA"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  <w:lang w:eastAsia="zh-CN"/>
              </w:rPr>
              <w:t>ปัจจัย/แนวทางที่ส่งผลให้ต้นทุนการผลิตของ</w:t>
            </w: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  <w:lang w:eastAsia="zh-CN"/>
              </w:rPr>
              <w:t>สถานประกอบกิจการ/</w:t>
            </w:r>
            <w:r w:rsidRPr="00B532FA"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  <w:lang w:eastAsia="zh-CN"/>
              </w:rPr>
              <w:t>ผู้ประกอบอาชีพลดลง</w:t>
            </w:r>
          </w:p>
        </w:tc>
      </w:tr>
      <w:tr w:rsidR="0015622A" w:rsidTr="0015622A">
        <w:tc>
          <w:tcPr>
            <w:tcW w:w="2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5622A" w:rsidRDefault="0015622A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15622A" w:rsidRDefault="0015622A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lang w:eastAsia="zh-CN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  <w:lang w:eastAsia="zh-CN"/>
              </w:rPr>
              <w:t xml:space="preserve">ก่อนอบรม </w:t>
            </w:r>
          </w:p>
          <w:p w:rsidR="0015622A" w:rsidRDefault="0015622A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lang w:eastAsia="zh-CN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  <w:lang w:eastAsia="zh-CN"/>
              </w:rPr>
              <w:t>(บาทต่อเดือน)</w:t>
            </w:r>
          </w:p>
        </w:tc>
        <w:tc>
          <w:tcPr>
            <w:tcW w:w="1560" w:type="dxa"/>
            <w:tcBorders>
              <w:right w:val="single" w:sz="4" w:space="0" w:color="auto"/>
            </w:tcBorders>
          </w:tcPr>
          <w:p w:rsidR="0015622A" w:rsidRDefault="0015622A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lang w:eastAsia="zh-CN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  <w:lang w:eastAsia="zh-CN"/>
              </w:rPr>
              <w:t xml:space="preserve">หลังอบรม </w:t>
            </w:r>
          </w:p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lang w:eastAsia="zh-CN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  <w:lang w:eastAsia="zh-CN"/>
              </w:rPr>
              <w:t>(บาทต่อเดือน)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622A" w:rsidRDefault="0015622A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622A" w:rsidRDefault="0015622A" w:rsidP="008B0EE0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lang w:eastAsia="zh-CN"/>
              </w:rPr>
            </w:pPr>
          </w:p>
        </w:tc>
      </w:tr>
      <w:tr w:rsidR="0015622A" w:rsidRPr="00B532FA" w:rsidTr="0015622A">
        <w:tc>
          <w:tcPr>
            <w:tcW w:w="2093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417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560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2552" w:type="dxa"/>
            <w:tcBorders>
              <w:top w:val="single" w:sz="4" w:space="0" w:color="auto"/>
            </w:tcBorders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</w:tr>
      <w:tr w:rsidR="0015622A" w:rsidRPr="00B532FA" w:rsidTr="0015622A">
        <w:tc>
          <w:tcPr>
            <w:tcW w:w="2093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417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560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842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2552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</w:tr>
      <w:tr w:rsidR="0015622A" w:rsidRPr="00B532FA" w:rsidTr="0015622A">
        <w:tc>
          <w:tcPr>
            <w:tcW w:w="2093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417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560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842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2552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</w:tr>
      <w:tr w:rsidR="0015622A" w:rsidRPr="00B532FA" w:rsidTr="0015622A">
        <w:tc>
          <w:tcPr>
            <w:tcW w:w="2093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417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560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842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2552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</w:tr>
      <w:tr w:rsidR="0015622A" w:rsidRPr="00B532FA" w:rsidTr="0015622A">
        <w:tc>
          <w:tcPr>
            <w:tcW w:w="2093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417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560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1842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  <w:tc>
          <w:tcPr>
            <w:tcW w:w="2552" w:type="dxa"/>
          </w:tcPr>
          <w:p w:rsidR="0015622A" w:rsidRPr="00B532FA" w:rsidRDefault="0015622A" w:rsidP="008B0EE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eastAsia="zh-CN"/>
              </w:rPr>
            </w:pPr>
          </w:p>
        </w:tc>
      </w:tr>
    </w:tbl>
    <w:p w:rsidR="0015622A" w:rsidRDefault="00F5025B" w:rsidP="00F5025B">
      <w:pPr>
        <w:ind w:firstLine="426"/>
        <w:rPr>
          <w:rFonts w:ascii="TH SarabunIT๙" w:hAnsi="TH SarabunIT๙" w:cs="TH SarabunIT๙"/>
          <w:sz w:val="32"/>
          <w:szCs w:val="32"/>
          <w:cs/>
        </w:rPr>
      </w:pPr>
      <w:r w:rsidRPr="00D36DCB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สถานประกอบกิจการ/ผู้ประกอบอาชีพ </w:t>
      </w:r>
      <w:r w:rsidR="0015622A" w:rsidRPr="00D36DCB">
        <w:rPr>
          <w:rFonts w:ascii="TH SarabunIT๙" w:hAnsi="TH SarabunIT๙" w:cs="TH SarabunIT๙" w:hint="cs"/>
          <w:spacing w:val="-4"/>
          <w:sz w:val="32"/>
          <w:szCs w:val="32"/>
          <w:cs/>
        </w:rPr>
        <w:t>มีต้นทุนการผลิตลดลงภายหลังการฝึกอบรม จำนวน</w:t>
      </w:r>
      <w:r w:rsidR="00D36DCB" w:rsidRPr="00D36DCB">
        <w:rPr>
          <w:rFonts w:ascii="TH SarabunIT๙" w:hAnsi="TH SarabunIT๙" w:cs="TH SarabunIT๙" w:hint="cs"/>
          <w:spacing w:val="-4"/>
          <w:sz w:val="32"/>
          <w:szCs w:val="32"/>
          <w:cs/>
        </w:rPr>
        <w:t>..</w:t>
      </w:r>
      <w:r w:rsidR="0015622A" w:rsidRPr="00D36DCB">
        <w:rPr>
          <w:rFonts w:ascii="TH SarabunIT๙" w:hAnsi="TH SarabunIT๙" w:cs="TH SarabunIT๙" w:hint="cs"/>
          <w:spacing w:val="-4"/>
          <w:sz w:val="32"/>
          <w:szCs w:val="32"/>
          <w:cs/>
        </w:rPr>
        <w:t>แห่ง คิดเป็น</w:t>
      </w:r>
      <w:r w:rsidR="00D36DC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15622A">
        <w:rPr>
          <w:rFonts w:ascii="TH SarabunIT๙" w:hAnsi="TH SarabunIT๙" w:cs="TH SarabunIT๙" w:hint="cs"/>
          <w:sz w:val="32"/>
          <w:szCs w:val="32"/>
          <w:cs/>
        </w:rPr>
        <w:t xml:space="preserve">จำนวนรวม..............บาท ต่อเดือน </w:t>
      </w:r>
    </w:p>
    <w:p w:rsidR="00304DD2" w:rsidRPr="001F2909" w:rsidRDefault="0015622A" w:rsidP="00D36DCB">
      <w:pPr>
        <w:tabs>
          <w:tab w:val="left" w:pos="450"/>
          <w:tab w:val="left" w:pos="851"/>
          <w:tab w:val="left" w:pos="1440"/>
          <w:tab w:val="left" w:pos="1750"/>
          <w:tab w:val="left" w:pos="2160"/>
        </w:tabs>
        <w:ind w:firstLine="426"/>
        <w:rPr>
          <w:rFonts w:ascii="TH SarabunIT๙" w:hAnsi="TH SarabunIT๙" w:cs="TH SarabunIT๙"/>
          <w:sz w:val="32"/>
          <w:szCs w:val="32"/>
          <w:cs/>
        </w:rPr>
      </w:pPr>
      <w:r w:rsidRPr="00C45D72">
        <w:rPr>
          <w:rFonts w:ascii="TH SarabunIT๙" w:hAnsi="TH SarabunIT๙" w:cs="TH SarabunIT๙" w:hint="cs"/>
          <w:spacing w:val="-6"/>
          <w:sz w:val="32"/>
          <w:szCs w:val="32"/>
          <w:cs/>
        </w:rPr>
        <w:lastRenderedPageBreak/>
        <w:t>รวมสถานประกอบกิจการ/ผู้ประกอบอาชีพ ที่มีรายได้เพิ่มขึ้นหรือต้นทุนการผลิตลดลง ภายหลังการฝึกอบรม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จำนวน............แห่ง หรือคิดเป็นร้อยละ..........ของ</w:t>
      </w:r>
      <w:r w:rsidR="008446F1">
        <w:rPr>
          <w:rFonts w:ascii="TH SarabunIT๙" w:hAnsi="TH SarabunIT๙" w:cs="TH SarabunIT๙" w:hint="cs"/>
          <w:sz w:val="32"/>
          <w:szCs w:val="32"/>
          <w:cs/>
        </w:rPr>
        <w:t>จำนวนสถานประกอบกิจการ/ประกอบอาชีพอิสระที่เข้ารับการฝึกอบรมทั้งหมด</w:t>
      </w:r>
      <w:r w:rsidR="00D36DCB">
        <w:rPr>
          <w:rFonts w:ascii="TH SarabunIT๙" w:hAnsi="TH SarabunIT๙" w:cs="TH SarabunIT๙" w:hint="cs"/>
          <w:sz w:val="32"/>
          <w:szCs w:val="32"/>
          <w:cs/>
        </w:rPr>
        <w:t xml:space="preserve"> ส่งผลให้มีมูลค่าทางเศรษฐกิจ เท่ากับ</w:t>
      </w:r>
      <w:r w:rsidR="00C45D72">
        <w:rPr>
          <w:rFonts w:ascii="TH SarabunIT๙" w:hAnsi="TH SarabunIT๙" w:cs="TH SarabunIT๙" w:hint="cs"/>
          <w:sz w:val="32"/>
          <w:szCs w:val="32"/>
          <w:cs/>
        </w:rPr>
        <w:t xml:space="preserve"> ..................บาทต่อปี </w:t>
      </w:r>
      <w:r w:rsidR="00D36DCB">
        <w:rPr>
          <w:rFonts w:ascii="TH SarabunIT๙" w:hAnsi="TH SarabunIT๙" w:cs="TH SarabunIT๙" w:hint="cs"/>
          <w:sz w:val="32"/>
          <w:szCs w:val="32"/>
          <w:cs/>
        </w:rPr>
        <w:t>(</w:t>
      </w:r>
      <w:r w:rsidR="00CD7BD3">
        <w:rPr>
          <w:rFonts w:ascii="TH SarabunIT๙" w:hAnsi="TH SarabunIT๙" w:cs="TH SarabunIT๙" w:hint="cs"/>
          <w:sz w:val="32"/>
          <w:szCs w:val="32"/>
          <w:cs/>
        </w:rPr>
        <w:t>รายได้เพิ่มขึ้</w:t>
      </w:r>
      <w:r w:rsidR="00D36DCB">
        <w:rPr>
          <w:rFonts w:ascii="TH SarabunIT๙" w:hAnsi="TH SarabunIT๙" w:cs="TH SarabunIT๙" w:hint="cs"/>
          <w:sz w:val="32"/>
          <w:szCs w:val="32"/>
          <w:cs/>
        </w:rPr>
        <w:t>น + ต้นทุนที่ลดลง)</w:t>
      </w:r>
    </w:p>
    <w:p w:rsidR="00304DD2" w:rsidRDefault="00304DD2" w:rsidP="009B7B48">
      <w:pPr>
        <w:tabs>
          <w:tab w:val="left" w:pos="450"/>
          <w:tab w:val="left" w:pos="851"/>
          <w:tab w:val="left" w:pos="1440"/>
          <w:tab w:val="left" w:pos="1750"/>
          <w:tab w:val="left" w:pos="2160"/>
        </w:tabs>
        <w:ind w:firstLine="993"/>
        <w:jc w:val="both"/>
        <w:rPr>
          <w:rFonts w:ascii="TH SarabunIT๙" w:hAnsi="TH SarabunIT๙" w:cs="TH SarabunIT๙"/>
          <w:sz w:val="32"/>
          <w:szCs w:val="32"/>
        </w:rPr>
      </w:pPr>
    </w:p>
    <w:p w:rsidR="00304DD2" w:rsidRPr="007A652F" w:rsidRDefault="007A652F" w:rsidP="007A652F">
      <w:pPr>
        <w:tabs>
          <w:tab w:val="left" w:pos="450"/>
          <w:tab w:val="left" w:pos="851"/>
          <w:tab w:val="left" w:pos="1440"/>
          <w:tab w:val="left" w:pos="1750"/>
          <w:tab w:val="left" w:pos="2160"/>
        </w:tabs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7A652F">
        <w:rPr>
          <w:rFonts w:ascii="TH SarabunIT๙" w:hAnsi="TH SarabunIT๙" w:cs="TH SarabunIT๙" w:hint="cs"/>
          <w:b/>
          <w:bCs/>
          <w:sz w:val="32"/>
          <w:szCs w:val="32"/>
          <w:cs/>
        </w:rPr>
        <w:t>4.2 ปัญหาและอุปสรรค</w:t>
      </w:r>
    </w:p>
    <w:p w:rsidR="007A652F" w:rsidRDefault="007A652F" w:rsidP="007A652F">
      <w:pPr>
        <w:tabs>
          <w:tab w:val="left" w:pos="450"/>
          <w:tab w:val="left" w:pos="851"/>
          <w:tab w:val="left" w:pos="1440"/>
          <w:tab w:val="left" w:pos="1750"/>
          <w:tab w:val="left" w:pos="2160"/>
        </w:tabs>
        <w:jc w:val="both"/>
        <w:rPr>
          <w:rFonts w:ascii="TH SarabunIT๙" w:hAnsi="TH SarabunIT๙" w:cs="TH SarabunIT๙"/>
          <w:sz w:val="32"/>
          <w:szCs w:val="32"/>
        </w:rPr>
      </w:pPr>
    </w:p>
    <w:p w:rsidR="00D36DCB" w:rsidRDefault="00D36DCB" w:rsidP="007A652F">
      <w:pPr>
        <w:tabs>
          <w:tab w:val="left" w:pos="450"/>
          <w:tab w:val="left" w:pos="851"/>
          <w:tab w:val="left" w:pos="1440"/>
          <w:tab w:val="left" w:pos="1750"/>
          <w:tab w:val="left" w:pos="2160"/>
        </w:tabs>
        <w:jc w:val="both"/>
        <w:rPr>
          <w:rFonts w:ascii="TH SarabunIT๙" w:hAnsi="TH SarabunIT๙" w:cs="TH SarabunIT๙"/>
          <w:sz w:val="32"/>
          <w:szCs w:val="32"/>
        </w:rPr>
      </w:pPr>
    </w:p>
    <w:p w:rsidR="00D36DCB" w:rsidRDefault="00D36DCB" w:rsidP="007A652F">
      <w:pPr>
        <w:tabs>
          <w:tab w:val="left" w:pos="450"/>
          <w:tab w:val="left" w:pos="851"/>
          <w:tab w:val="left" w:pos="1440"/>
          <w:tab w:val="left" w:pos="1750"/>
          <w:tab w:val="left" w:pos="2160"/>
        </w:tabs>
        <w:jc w:val="both"/>
        <w:rPr>
          <w:rFonts w:ascii="TH SarabunIT๙" w:hAnsi="TH SarabunIT๙" w:cs="TH SarabunIT๙"/>
          <w:sz w:val="32"/>
          <w:szCs w:val="32"/>
        </w:rPr>
      </w:pPr>
    </w:p>
    <w:p w:rsidR="00D36DCB" w:rsidRDefault="00D36DCB" w:rsidP="007A652F">
      <w:pPr>
        <w:tabs>
          <w:tab w:val="left" w:pos="450"/>
          <w:tab w:val="left" w:pos="851"/>
          <w:tab w:val="left" w:pos="1440"/>
          <w:tab w:val="left" w:pos="1750"/>
          <w:tab w:val="left" w:pos="2160"/>
        </w:tabs>
        <w:jc w:val="both"/>
        <w:rPr>
          <w:rFonts w:ascii="TH SarabunIT๙" w:hAnsi="TH SarabunIT๙" w:cs="TH SarabunIT๙"/>
          <w:sz w:val="32"/>
          <w:szCs w:val="32"/>
        </w:rPr>
      </w:pPr>
    </w:p>
    <w:p w:rsidR="007A652F" w:rsidRPr="007A652F" w:rsidRDefault="007A652F" w:rsidP="007A652F">
      <w:pPr>
        <w:tabs>
          <w:tab w:val="left" w:pos="450"/>
          <w:tab w:val="left" w:pos="851"/>
          <w:tab w:val="left" w:pos="1440"/>
          <w:tab w:val="left" w:pos="1750"/>
          <w:tab w:val="left" w:pos="2160"/>
        </w:tabs>
        <w:jc w:val="both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7A652F">
        <w:rPr>
          <w:rFonts w:ascii="TH SarabunIT๙" w:hAnsi="TH SarabunIT๙" w:cs="TH SarabunIT๙" w:hint="cs"/>
          <w:b/>
          <w:bCs/>
          <w:sz w:val="32"/>
          <w:szCs w:val="32"/>
          <w:cs/>
        </w:rPr>
        <w:t>4.3 ข้อเสนอแนะ</w:t>
      </w:r>
    </w:p>
    <w:p w:rsidR="007A652F" w:rsidRDefault="007A652F" w:rsidP="007A652F">
      <w:pPr>
        <w:tabs>
          <w:tab w:val="left" w:pos="450"/>
          <w:tab w:val="left" w:pos="851"/>
          <w:tab w:val="left" w:pos="1440"/>
          <w:tab w:val="left" w:pos="1750"/>
          <w:tab w:val="left" w:pos="2160"/>
        </w:tabs>
        <w:jc w:val="both"/>
        <w:rPr>
          <w:rFonts w:ascii="TH SarabunIT๙" w:hAnsi="TH SarabunIT๙" w:cs="TH SarabunIT๙"/>
          <w:sz w:val="32"/>
          <w:szCs w:val="32"/>
        </w:rPr>
      </w:pPr>
    </w:p>
    <w:sectPr w:rsidR="007A652F" w:rsidSect="000C7D52">
      <w:headerReference w:type="even" r:id="rId11"/>
      <w:headerReference w:type="default" r:id="rId12"/>
      <w:footerReference w:type="default" r:id="rId13"/>
      <w:footerReference w:type="first" r:id="rId14"/>
      <w:pgSz w:w="11906" w:h="16838" w:code="9"/>
      <w:pgMar w:top="1276" w:right="1134" w:bottom="1134" w:left="1701" w:header="629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3283" w:rsidRDefault="00913283">
      <w:r>
        <w:separator/>
      </w:r>
    </w:p>
  </w:endnote>
  <w:endnote w:type="continuationSeparator" w:id="0">
    <w:p w:rsidR="00913283" w:rsidRDefault="009132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Dillen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3360" w:rsidRDefault="00AF3360">
    <w:pPr>
      <w:pStyle w:val="a7"/>
      <w:pBdr>
        <w:top w:val="single" w:sz="4" w:space="1" w:color="A5A5A5" w:themeColor="background1" w:themeShade="A5"/>
      </w:pBdr>
      <w:rPr>
        <w:color w:val="808080" w:themeColor="background1" w:themeShade="80"/>
      </w:rPr>
    </w:pPr>
    <w:r>
      <w:rPr>
        <w:rFonts w:ascii="TH SarabunPSK" w:hAnsi="TH SarabunPSK" w:cs="TH SarabunPSK"/>
        <w:noProof/>
        <w:color w:val="FFFFFF" w:themeColor="background1"/>
      </w:rPr>
      <w:drawing>
        <wp:inline distT="0" distB="0" distL="0" distR="0">
          <wp:extent cx="392066" cy="350875"/>
          <wp:effectExtent l="0" t="0" r="8255" b="0"/>
          <wp:docPr id="9" name="รูปภาพ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โลโก้กรม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6147" cy="35452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AF3360">
      <w:rPr>
        <w:rFonts w:ascii="TH SarabunPSK" w:hAnsi="TH SarabunPSK" w:cs="TH SarabunPSK"/>
        <w:noProof/>
        <w:color w:val="808080" w:themeColor="background1" w:themeShade="80"/>
      </w:rPr>
      <mc:AlternateContent>
        <mc:Choice Requires="wpg">
          <w:drawing>
            <wp:anchor distT="0" distB="0" distL="114300" distR="114300" simplePos="0" relativeHeight="251659264" behindDoc="0" locked="0" layoutInCell="0" allowOverlap="1" wp14:anchorId="50E1A071" wp14:editId="7AD4F147">
              <wp:simplePos x="0" y="0"/>
              <wp:positionH relativeFrom="leftMargin">
                <wp:align>center</wp:align>
              </wp:positionH>
              <mc:AlternateContent>
                <mc:Choice Requires="wp14">
                  <wp:positionV relativeFrom="margin">
                    <wp14:pctPosVOffset>90000</wp14:pctPosVOffset>
                  </wp:positionV>
                </mc:Choice>
                <mc:Fallback>
                  <wp:positionV relativeFrom="page">
                    <wp:posOffset>9055735</wp:posOffset>
                  </wp:positionV>
                </mc:Fallback>
              </mc:AlternateContent>
              <wp:extent cx="737870" cy="615950"/>
              <wp:effectExtent l="0" t="0" r="5080" b="3810"/>
              <wp:wrapNone/>
              <wp:docPr id="393" name="กลุ่ม 3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6440" cy="615950"/>
                        <a:chOff x="319" y="13204"/>
                        <a:chExt cx="1162" cy="970"/>
                      </a:xfrm>
                    </wpg:grpSpPr>
                    <wpg:grpSp>
                      <wpg:cNvPr id="394" name="Group 394"/>
                      <wpg:cNvGrpSpPr>
                        <a:grpSpLocks noChangeAspect="1"/>
                      </wpg:cNvGrpSpPr>
                      <wpg:grpSpPr bwMode="auto">
                        <a:xfrm>
                          <a:off x="319" y="13723"/>
                          <a:ext cx="1161" cy="451"/>
                          <a:chOff x="-6" y="3399"/>
                          <a:chExt cx="12197" cy="4253"/>
                        </a:xfrm>
                      </wpg:grpSpPr>
                      <wpg:grpSp>
                        <wpg:cNvPr id="395" name="Group 395"/>
                        <wpg:cNvGrpSpPr>
                          <a:grpSpLocks noChangeAspect="1"/>
                        </wpg:cNvGrpSpPr>
                        <wpg:grpSpPr bwMode="auto">
                          <a:xfrm>
                            <a:off x="-6" y="3717"/>
                            <a:ext cx="12189" cy="3550"/>
                            <a:chOff x="18" y="7468"/>
                            <a:chExt cx="12189" cy="3550"/>
                          </a:xfrm>
                        </wpg:grpSpPr>
                        <wps:wsp>
                          <wps:cNvPr id="396" name="Freeform 396"/>
                          <wps:cNvSpPr>
                            <a:spLocks noChangeAspect="1"/>
                          </wps:cNvSpPr>
                          <wps:spPr bwMode="auto">
                            <a:xfrm>
                              <a:off x="18" y="7837"/>
                              <a:ext cx="7132" cy="2863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17" y="2863"/>
                                </a:cxn>
                                <a:cxn ang="0">
                                  <a:pos x="7132" y="2578"/>
                                </a:cxn>
                                <a:cxn ang="0">
                                  <a:pos x="7132" y="20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 w="7132" h="2863">
                                  <a:moveTo>
                                    <a:pt x="0" y="0"/>
                                  </a:moveTo>
                                  <a:lnTo>
                                    <a:pt x="17" y="2863"/>
                                  </a:lnTo>
                                  <a:lnTo>
                                    <a:pt x="7132" y="2578"/>
                                  </a:lnTo>
                                  <a:lnTo>
                                    <a:pt x="7132" y="20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FDE">
                                <a:alpha val="50000"/>
                              </a:srgbClr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7" name="Freeform 397"/>
                          <wps:cNvSpPr>
                            <a:spLocks noChangeAspect="1"/>
                          </wps:cNvSpPr>
                          <wps:spPr bwMode="auto">
                            <a:xfrm>
                              <a:off x="7150" y="7468"/>
                              <a:ext cx="3466" cy="3550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569"/>
                                </a:cxn>
                                <a:cxn ang="0">
                                  <a:pos x="0" y="2930"/>
                                </a:cxn>
                                <a:cxn ang="0">
                                  <a:pos x="3466" y="3550"/>
                                </a:cxn>
                                <a:cxn ang="0">
                                  <a:pos x="3466" y="0"/>
                                </a:cxn>
                                <a:cxn ang="0">
                                  <a:pos x="0" y="569"/>
                                </a:cxn>
                              </a:cxnLst>
                              <a:rect l="0" t="0" r="r" b="b"/>
                              <a:pathLst>
                                <a:path w="3466" h="3550">
                                  <a:moveTo>
                                    <a:pt x="0" y="569"/>
                                  </a:moveTo>
                                  <a:lnTo>
                                    <a:pt x="0" y="2930"/>
                                  </a:lnTo>
                                  <a:lnTo>
                                    <a:pt x="3466" y="3550"/>
                                  </a:lnTo>
                                  <a:lnTo>
                                    <a:pt x="3466" y="0"/>
                                  </a:lnTo>
                                  <a:lnTo>
                                    <a:pt x="0" y="56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FEE">
                                <a:alpha val="50000"/>
                              </a:srgbClr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8" name="Freeform 398"/>
                          <wps:cNvSpPr>
                            <a:spLocks noChangeAspect="1"/>
                          </wps:cNvSpPr>
                          <wps:spPr bwMode="auto">
                            <a:xfrm>
                              <a:off x="10616" y="7468"/>
                              <a:ext cx="1591" cy="3550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3550"/>
                                </a:cxn>
                                <a:cxn ang="0">
                                  <a:pos x="1591" y="2746"/>
                                </a:cxn>
                                <a:cxn ang="0">
                                  <a:pos x="1591" y="737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 w="1591" h="3550">
                                  <a:moveTo>
                                    <a:pt x="0" y="0"/>
                                  </a:moveTo>
                                  <a:lnTo>
                                    <a:pt x="0" y="3550"/>
                                  </a:lnTo>
                                  <a:lnTo>
                                    <a:pt x="1591" y="2746"/>
                                  </a:lnTo>
                                  <a:lnTo>
                                    <a:pt x="1591" y="737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FDE">
                                <a:alpha val="50000"/>
                              </a:srgbClr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99" name="Freeform 399"/>
                        <wps:cNvSpPr>
                          <a:spLocks noChangeAspect="1"/>
                        </wps:cNvSpPr>
                        <wps:spPr bwMode="auto">
                          <a:xfrm>
                            <a:off x="8071" y="4069"/>
                            <a:ext cx="4120" cy="291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1" y="251"/>
                              </a:cxn>
                              <a:cxn ang="0">
                                <a:pos x="0" y="2662"/>
                              </a:cxn>
                              <a:cxn ang="0">
                                <a:pos x="4120" y="2913"/>
                              </a:cxn>
                              <a:cxn ang="0">
                                <a:pos x="4120" y="0"/>
                              </a:cxn>
                              <a:cxn ang="0">
                                <a:pos x="1" y="251"/>
                              </a:cxn>
                            </a:cxnLst>
                            <a:rect l="0" t="0" r="r" b="b"/>
                            <a:pathLst>
                              <a:path w="4120" h="2913">
                                <a:moveTo>
                                  <a:pt x="1" y="251"/>
                                </a:moveTo>
                                <a:lnTo>
                                  <a:pt x="0" y="2662"/>
                                </a:lnTo>
                                <a:lnTo>
                                  <a:pt x="4120" y="2913"/>
                                </a:lnTo>
                                <a:lnTo>
                                  <a:pt x="4120" y="0"/>
                                </a:lnTo>
                                <a:lnTo>
                                  <a:pt x="1" y="2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0" name="Freeform 400"/>
                        <wps:cNvSpPr>
                          <a:spLocks noChangeAspect="1"/>
                        </wps:cNvSpPr>
                        <wps:spPr bwMode="auto">
                          <a:xfrm>
                            <a:off x="4104" y="3399"/>
                            <a:ext cx="3985" cy="4236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0"/>
                              </a:cxn>
                              <a:cxn ang="0">
                                <a:pos x="0" y="4236"/>
                              </a:cxn>
                              <a:cxn ang="0">
                                <a:pos x="3985" y="3349"/>
                              </a:cxn>
                              <a:cxn ang="0">
                                <a:pos x="3985" y="921"/>
                              </a:cxn>
                              <a:cxn ang="0">
                                <a:pos x="0" y="0"/>
                              </a:cxn>
                            </a:cxnLst>
                            <a:rect l="0" t="0" r="r" b="b"/>
                            <a:pathLst>
                              <a:path w="3985" h="4236">
                                <a:moveTo>
                                  <a:pt x="0" y="0"/>
                                </a:moveTo>
                                <a:lnTo>
                                  <a:pt x="0" y="4236"/>
                                </a:lnTo>
                                <a:lnTo>
                                  <a:pt x="3985" y="3349"/>
                                </a:lnTo>
                                <a:lnTo>
                                  <a:pt x="3985" y="92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Freeform 401"/>
                        <wps:cNvSpPr>
                          <a:spLocks noChangeAspect="1"/>
                        </wps:cNvSpPr>
                        <wps:spPr bwMode="auto">
                          <a:xfrm>
                            <a:off x="18" y="3399"/>
                            <a:ext cx="4086" cy="425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4086" y="0"/>
                              </a:cxn>
                              <a:cxn ang="0">
                                <a:pos x="4084" y="4253"/>
                              </a:cxn>
                              <a:cxn ang="0">
                                <a:pos x="0" y="3198"/>
                              </a:cxn>
                              <a:cxn ang="0">
                                <a:pos x="0" y="1072"/>
                              </a:cxn>
                              <a:cxn ang="0">
                                <a:pos x="4086" y="0"/>
                              </a:cxn>
                            </a:cxnLst>
                            <a:rect l="0" t="0" r="r" b="b"/>
                            <a:pathLst>
                              <a:path w="4086" h="4253">
                                <a:moveTo>
                                  <a:pt x="4086" y="0"/>
                                </a:moveTo>
                                <a:lnTo>
                                  <a:pt x="4084" y="4253"/>
                                </a:lnTo>
                                <a:lnTo>
                                  <a:pt x="0" y="3198"/>
                                </a:lnTo>
                                <a:lnTo>
                                  <a:pt x="0" y="1072"/>
                                </a:lnTo>
                                <a:lnTo>
                                  <a:pt x="40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2" name="Freeform 402"/>
                        <wps:cNvSpPr>
                          <a:spLocks noChangeAspect="1"/>
                        </wps:cNvSpPr>
                        <wps:spPr bwMode="auto">
                          <a:xfrm>
                            <a:off x="17" y="3617"/>
                            <a:ext cx="2076" cy="385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921"/>
                              </a:cxn>
                              <a:cxn ang="0">
                                <a:pos x="2060" y="0"/>
                              </a:cxn>
                              <a:cxn ang="0">
                                <a:pos x="2076" y="3851"/>
                              </a:cxn>
                              <a:cxn ang="0">
                                <a:pos x="0" y="2981"/>
                              </a:cxn>
                              <a:cxn ang="0">
                                <a:pos x="0" y="921"/>
                              </a:cxn>
                            </a:cxnLst>
                            <a:rect l="0" t="0" r="r" b="b"/>
                            <a:pathLst>
                              <a:path w="2076" h="3851">
                                <a:moveTo>
                                  <a:pt x="0" y="921"/>
                                </a:moveTo>
                                <a:lnTo>
                                  <a:pt x="2060" y="0"/>
                                </a:lnTo>
                                <a:lnTo>
                                  <a:pt x="2076" y="3851"/>
                                </a:lnTo>
                                <a:lnTo>
                                  <a:pt x="0" y="2981"/>
                                </a:lnTo>
                                <a:lnTo>
                                  <a:pt x="0" y="9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3DFEE">
                              <a:alpha val="70000"/>
                            </a:srgbClr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3" name="Freeform 403"/>
                        <wps:cNvSpPr>
                          <a:spLocks noChangeAspect="1"/>
                        </wps:cNvSpPr>
                        <wps:spPr bwMode="auto">
                          <a:xfrm>
                            <a:off x="2077" y="3617"/>
                            <a:ext cx="6011" cy="3835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0"/>
                              </a:cxn>
                              <a:cxn ang="0">
                                <a:pos x="17" y="3835"/>
                              </a:cxn>
                              <a:cxn ang="0">
                                <a:pos x="6011" y="2629"/>
                              </a:cxn>
                              <a:cxn ang="0">
                                <a:pos x="6011" y="1239"/>
                              </a:cxn>
                              <a:cxn ang="0">
                                <a:pos x="0" y="0"/>
                              </a:cxn>
                            </a:cxnLst>
                            <a:rect l="0" t="0" r="r" b="b"/>
                            <a:pathLst>
                              <a:path w="6011" h="3835">
                                <a:moveTo>
                                  <a:pt x="0" y="0"/>
                                </a:moveTo>
                                <a:lnTo>
                                  <a:pt x="17" y="3835"/>
                                </a:lnTo>
                                <a:lnTo>
                                  <a:pt x="6011" y="2629"/>
                                </a:lnTo>
                                <a:lnTo>
                                  <a:pt x="6011" y="12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BFDE">
                              <a:alpha val="70000"/>
                            </a:srgbClr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Freeform 404"/>
                        <wps:cNvSpPr>
                          <a:spLocks noChangeAspect="1"/>
                        </wps:cNvSpPr>
                        <wps:spPr bwMode="auto">
                          <a:xfrm>
                            <a:off x="8088" y="3835"/>
                            <a:ext cx="4102" cy="343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1038"/>
                              </a:cxn>
                              <a:cxn ang="0">
                                <a:pos x="0" y="2411"/>
                              </a:cxn>
                              <a:cxn ang="0">
                                <a:pos x="4102" y="3432"/>
                              </a:cxn>
                              <a:cxn ang="0">
                                <a:pos x="4102" y="0"/>
                              </a:cxn>
                              <a:cxn ang="0">
                                <a:pos x="0" y="1038"/>
                              </a:cxn>
                            </a:cxnLst>
                            <a:rect l="0" t="0" r="r" b="b"/>
                            <a:pathLst>
                              <a:path w="4102" h="3432">
                                <a:moveTo>
                                  <a:pt x="0" y="1038"/>
                                </a:moveTo>
                                <a:lnTo>
                                  <a:pt x="0" y="2411"/>
                                </a:lnTo>
                                <a:lnTo>
                                  <a:pt x="4102" y="3432"/>
                                </a:lnTo>
                                <a:lnTo>
                                  <a:pt x="4102" y="0"/>
                                </a:lnTo>
                                <a:lnTo>
                                  <a:pt x="0" y="10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3DFEE">
                              <a:alpha val="70000"/>
                            </a:srgbClr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s:wsp>
                      <wps:cNvPr id="405" name="Text Box 405"/>
                      <wps:cNvSpPr txBox="1">
                        <a:spLocks noChangeArrowheads="1"/>
                      </wps:cNvSpPr>
                      <wps:spPr bwMode="auto">
                        <a:xfrm>
                          <a:off x="423" y="13204"/>
                          <a:ext cx="1058" cy="36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F3360" w:rsidRDefault="00AF3360">
                            <w:pPr>
                              <w:jc w:val="center"/>
                              <w:rPr>
                                <w:color w:val="4F81BD" w:themeColor="accent1"/>
                              </w:rPr>
                            </w:pPr>
                            <w:r>
                              <w:fldChar w:fldCharType="begin"/>
                            </w:r>
                            <w:r>
                              <w:instrText>PAGE   \* MERGEFORMAT</w:instrText>
                            </w:r>
                            <w:r>
                              <w:fldChar w:fldCharType="separate"/>
                            </w:r>
                            <w:r w:rsidR="00EE242F" w:rsidRPr="00EE242F">
                              <w:rPr>
                                <w:rFonts w:cs="Times New Roman"/>
                                <w:noProof/>
                                <w:color w:val="4F81BD" w:themeColor="accent1"/>
                                <w:szCs w:val="24"/>
                                <w:lang w:val="th-TH"/>
                              </w:rPr>
                              <w:t>5</w:t>
                            </w:r>
                            <w:r>
                              <w:rPr>
                                <w:color w:val="4F81BD" w:themeColor="accent1"/>
                              </w:rPr>
                              <w:fldChar w:fldCharType="end"/>
                            </w:r>
                          </w:p>
                          <w:p w:rsidR="00AF3360" w:rsidRDefault="00AF3360"/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leftMargin">
                <wp14:pctWidth>80000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กลุ่ม 393" o:spid="_x0000_s1037" style="position:absolute;margin-left:0;margin-top:0;width:58.1pt;height:48.5pt;z-index:251659264;mso-width-percent:800;mso-top-percent:900;mso-position-horizontal:center;mso-position-horizontal-relative:left-margin-area;mso-position-vertical-relative:margin;mso-width-percent:800;mso-top-percent:900;mso-width-relative:left-margin-area" coordorigin="319,13204" coordsize="1162,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" o:allowincell="f">
              <v:group id="Group 394" o:spid="_x0000_s1038" style="position:absolute;left:319;top:13723;width:1161;height:451" coordorigin="-6,3399" coordsize="12197,42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  <o:lock v:ext="edit" aspectratio="t"/>
                <v:group id="Group 395" o:spid="_x0000_s1039" style="position:absolute;left:-6;top:3717;width:12189;height:3550" coordorigin="18,7468" coordsize="12189,35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3Co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XKX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fcKixgAAANwA&#10;AAAPAAAAAAAAAAAAAAAAAKoCAABkcnMvZG93bnJldi54bWxQSwUGAAAAAAQABAD6AAAAnQMAAAAA&#10;">
                  <o:lock v:ext="edit" aspectratio="t"/>
                  <v:shape id="Freeform 396" o:spid="_x0000_s1040" style="position:absolute;left:18;top:7837;width:7132;height:2863;visibility:visible;mso-wrap-style:square;v-text-anchor:top" coordsize="7132,28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IxlMMA&#10;AADcAAAADwAAAGRycy9kb3ducmV2LnhtbESPUWsCMRCE34X+h7BC3zRni4c9jVKEQot9qNofsFzW&#10;u8NkcySrXv99IxT6OMzMN8xqM3inrhRTF9jAbFqAIq6D7bgx8H18myxAJUG26AKTgR9KsFk/jFZY&#10;2XDjPV0P0qgM4VShgVakr7ROdUse0zT0xNk7hehRsoyNthFvGe6dfiqKUnvsOC+02NO2pfp8uHgD&#10;4na8rxcf892lmLnPr2i7civGPI6H1yUooUH+w3/td2vg+aWE+5l8BP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IxlMMAAADcAAAADwAAAAAAAAAAAAAAAACYAgAAZHJzL2Rv&#10;d25yZXYueG1sUEsFBgAAAAAEAAQA9QAAAIgDAAAAAA==&#10;" path="m,l17,2863,7132,2578r,-2378l,xe" fillcolor="#a7bfde" stroked="f">
                    <v:fill opacity="32896f"/>
                    <v:path arrowok="t" o:connecttype="custom" o:connectlocs="0,0;17,2863;7132,2578;7132,200;0,0" o:connectangles="0,0,0,0,0"/>
                    <o:lock v:ext="edit" aspectratio="t"/>
                  </v:shape>
                  <v:shape id="Freeform 397" o:spid="_x0000_s1041" style="position:absolute;left:7150;top:7468;width:3466;height:3550;visibility:visible;mso-wrap-style:square;v-text-anchor:top" coordsize="3466,3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TFFscA&#10;AADcAAAADwAAAGRycy9kb3ducmV2LnhtbESPT2sCMRTE7wW/Q3hCL0WzraXarVGkVGpP9R94fWye&#10;m7Wbl22S6tZPb4RCj8PM/IYZT1tbiyP5UDlWcN/PQBAXTldcKthu5r0RiBCRNdaOScEvBZhOOjdj&#10;zLU78YqO61iKBOGQowITY5NLGQpDFkPfNcTJ2ztvMSbpS6k9nhLc1vIhy56kxYrTgsGGXg0VX+sf&#10;q2B5XvnZoPn2ZzSP5efhY3c3fHtX6rbbzl5ARGrjf/ivvdAKBs9DuJ5JR0BOL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ikxRbHAAAA3AAAAA8AAAAAAAAAAAAAAAAAmAIAAGRy&#10;cy9kb3ducmV2LnhtbFBLBQYAAAAABAAEAPUAAACMAwAAAAA=&#10;" path="m,569l,2930r3466,620l3466,,,569xe" fillcolor="#d3dfee" stroked="f">
                    <v:fill opacity="32896f"/>
                    <v:path arrowok="t" o:connecttype="custom" o:connectlocs="0,569;0,2930;3466,3550;3466,0;0,569" o:connectangles="0,0,0,0,0"/>
                    <o:lock v:ext="edit" aspectratio="t"/>
                  </v:shape>
                  <v:shape id="Freeform 398" o:spid="_x0000_s1042" style="position:absolute;left:10616;top:7468;width:1591;height:3550;visibility:visible;mso-wrap-style:square;v-text-anchor:top" coordsize="1591,3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RqpcIA&#10;AADcAAAADwAAAGRycy9kb3ducmV2LnhtbERPyW7CMBC9I/UfrKnUG3HqIlpSTBRAVRHqpSz3UTxN&#10;QuNxFLsQ/r4+IHF8evs8H2wrztT7xrGG5yQFQVw603Cl4bD/GL+B8AHZYOuYNFzJQ754GM0xM+7C&#10;33TehUrEEPYZaqhD6DIpfVmTRZ+4jjhyP663GCLsK2l6vMRw20qVplNpseHYUGNHq5rK392f1fC6&#10;X0/Whdmq5SeHkyqP6nT8Ulo/PQ7FO4hAQ7iLb+6N0fAyi2vjmXg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1GqlwgAAANwAAAAPAAAAAAAAAAAAAAAAAJgCAABkcnMvZG93&#10;bnJldi54bWxQSwUGAAAAAAQABAD1AAAAhwMAAAAA&#10;" path="m,l,3550,1591,2746r,-2009l,xe" fillcolor="#a7bfde" stroked="f">
                    <v:fill opacity="32896f"/>
                    <v:path arrowok="t" o:connecttype="custom" o:connectlocs="0,0;0,3550;1591,2746;1591,737;0,0" o:connectangles="0,0,0,0,0"/>
                    <o:lock v:ext="edit" aspectratio="t"/>
                  </v:shape>
                </v:group>
                <v:shape id="Freeform 399" o:spid="_x0000_s1043" style="position:absolute;left:8071;top:4069;width:4120;height:2913;visibility:visible;mso-wrap-style:square;v-text-anchor:top" coordsize="4120,2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vxNcUA&#10;AADcAAAADwAAAGRycy9kb3ducmV2LnhtbESPQWvCQBSE7wX/w/KE3upuFaqm2YgEWnvwYtLeH9nX&#10;JDT7NmS3MfrrXaHQ4zAz3zDpbrKdGGnwrWMNzwsFgrhypuVaw2f59rQB4QOywc4xabiQh102e0gx&#10;Me7MJxqLUIsIYZ+ghiaEPpHSVw1Z9AvXE0fv2w0WQ5RDLc2A5wi3nVwq9SItthwXGuwpb6j6KX6t&#10;htOYr77eS0WX0qy7w/pYqOs11/pxPu1fQQSawn/4r/1hNKy2W7if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a/E1xQAAANwAAAAPAAAAAAAAAAAAAAAAAJgCAABkcnMv&#10;ZG93bnJldi54bWxQSwUGAAAAAAQABAD1AAAAigMAAAAA&#10;" path="m1,251l,2662r4120,251l4120,,1,251xe" fillcolor="#d8d8d8" stroked="f">
                  <v:path arrowok="t" o:connecttype="custom" o:connectlocs="1,251;0,2662;4120,2913;4120,0;1,251" o:connectangles="0,0,0,0,0"/>
                  <o:lock v:ext="edit" aspectratio="t"/>
                </v:shape>
                <v:shape id="Freeform 400" o:spid="_x0000_s1044" style="position:absolute;left:4104;top:3399;width:3985;height:4236;visibility:visible;mso-wrap-style:square;v-text-anchor:top" coordsize="3985,42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agJMMA&#10;AADcAAAADwAAAGRycy9kb3ducmV2LnhtbERPTWsCMRC9F/wPYYTeaqK0pWyNUsSWXgq6Fmlvs5tp&#10;dulmsiSprv56cyh4fLzv+XJwnThQiK1nDdOJAkFce9Oy1fC5e717AhETssHOM2k4UYTlYnQzx8L4&#10;I2/pUCYrcgjHAjU0KfWFlLFuyGGc+J44cz8+OEwZBitNwGMOd52cKfUoHbacGxrsadVQ/Vv+OQ17&#10;uXkov7b2w1fflarCet/Z85vWt+Ph5RlEoiFdxf/ud6PhXuX5+Uw+AnJx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0agJMMAAADcAAAADwAAAAAAAAAAAAAAAACYAgAAZHJzL2Rv&#10;d25yZXYueG1sUEsFBgAAAAAEAAQA9QAAAIgDAAAAAA==&#10;" path="m,l,4236,3985,3349r,-2428l,xe" fillcolor="#bfbfbf" stroked="f">
                  <v:path arrowok="t" o:connecttype="custom" o:connectlocs="0,0;0,4236;3985,3349;3985,921;0,0" o:connectangles="0,0,0,0,0"/>
                  <o:lock v:ext="edit" aspectratio="t"/>
                </v:shape>
                <v:shape id="Freeform 401" o:spid="_x0000_s1045" style="position:absolute;left:18;top:3399;width:4086;height:4253;visibility:visible;mso-wrap-style:square;v-text-anchor:top" coordsize="4086,42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mVoMUA&#10;AADcAAAADwAAAGRycy9kb3ducmV2LnhtbESPQWvCQBSE7wX/w/KEXopuLKWE1FXEoPRQUKPg9TX7&#10;moRm34bd1cR/3xUKHoeZ+YaZLwfTiis531hWMJsmIIhLqxuuFJyOm0kKwgdkja1lUnAjD8vF6GmO&#10;mbY9H+hahEpECPsMFdQhdJmUvqzJoJ/ajjh6P9YZDFG6SmqHfYSbVr4mybs02HBcqLGjdU3lb3Ex&#10;Cor8XLzc/H6X5+m+2367r7XpU6Wex8PqA0SgITzC/+1PreAtmcH9TDw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iZWgxQAAANwAAAAPAAAAAAAAAAAAAAAAAJgCAABkcnMv&#10;ZG93bnJldi54bWxQSwUGAAAAAAQABAD1AAAAigMAAAAA&#10;" path="m4086,r-2,4253l,3198,,1072,4086,xe" fillcolor="#d8d8d8" stroked="f">
                  <v:path arrowok="t" o:connecttype="custom" o:connectlocs="4086,0;4084,4253;0,3198;0,1072;4086,0" o:connectangles="0,0,0,0,0"/>
                  <o:lock v:ext="edit" aspectratio="t"/>
                </v:shape>
                <v:shape id="Freeform 402" o:spid="_x0000_s1046" style="position:absolute;left:17;top:3617;width:2076;height:3851;visibility:visible;mso-wrap-style:square;v-text-anchor:top" coordsize="2076,38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2ZsMMA&#10;AADcAAAADwAAAGRycy9kb3ducmV2LnhtbESPT4vCMBTE7wt+h/CEva2pdVmkGkUFcfdo/XN+NM+m&#10;2LzUJtrut98Iwh6HmfkNM1/2thYPan3lWMF4lIAgLpyuuFRwPGw/piB8QNZYOyYFv+RhuRi8zTHT&#10;ruM9PfJQighhn6ECE0KTSekLQxb9yDXE0bu41mKIsi2lbrGLcFvLNEm+pMWK44LBhjaGimt+twpO&#10;3V7qUN9+zrt8nE6q8zotbkap92G/moEI1If/8Kv9rRV8Jik8z8Qj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2ZsMMAAADcAAAADwAAAAAAAAAAAAAAAACYAgAAZHJzL2Rv&#10;d25yZXYueG1sUEsFBgAAAAAEAAQA9QAAAIgDAAAAAA==&#10;" path="m,921l2060,r16,3851l,2981,,921xe" fillcolor="#d3dfee" stroked="f">
                  <v:fill opacity="46003f"/>
                  <v:path arrowok="t" o:connecttype="custom" o:connectlocs="0,921;2060,0;2076,3851;0,2981;0,921" o:connectangles="0,0,0,0,0"/>
                  <o:lock v:ext="edit" aspectratio="t"/>
                </v:shape>
                <v:shape id="Freeform 403" o:spid="_x0000_s1047" style="position:absolute;left:2077;top:3617;width:6011;height:3835;visibility:visible;mso-wrap-style:square;v-text-anchor:top" coordsize="6011,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UQ18QA&#10;AADcAAAADwAAAGRycy9kb3ducmV2LnhtbESPT4vCMBTE7wv7HcJb8LamqyJSjeKKC97EPyDeHs2z&#10;LTYvNcnW9tsbQfA4zMxvmNmiNZVoyPnSsoKffgKCOLO65FzB8fD3PQHhA7LGyjIp6MjDYv75McNU&#10;2zvvqNmHXEQI+xQVFCHUqZQ+K8ig79uaOHoX6wyGKF0utcN7hJtKDpJkLA2WHBcKrGlVUHbd/xsF&#10;Q7cdrHenm0d7mayOv003OtedUr2vdjkFEagN7/CrvdEKRskQnmfi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lENfEAAAA3AAAAA8AAAAAAAAAAAAAAAAAmAIAAGRycy9k&#10;b3ducmV2LnhtbFBLBQYAAAAABAAEAPUAAACJAwAAAAA=&#10;" path="m,l17,3835,6011,2629r,-1390l,xe" fillcolor="#a7bfde" stroked="f">
                  <v:fill opacity="46003f"/>
                  <v:path arrowok="t" o:connecttype="custom" o:connectlocs="0,0;17,3835;6011,2629;6011,1239;0,0" o:connectangles="0,0,0,0,0"/>
                  <o:lock v:ext="edit" aspectratio="t"/>
                </v:shape>
                <v:shape id="Freeform 404" o:spid="_x0000_s1048" style="position:absolute;left:8088;top:3835;width:4102;height:3432;visibility:visible;mso-wrap-style:square;v-text-anchor:top" coordsize="4102,34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V82cYA&#10;AADcAAAADwAAAGRycy9kb3ducmV2LnhtbESPQWsCMRSE7wX/Q3hCbzVra23ZGkWWWgQ9WGvp9XXz&#10;TBY3L8smrtt/bwqFHoeZ+YaZLXpXi47aUHlWMB5lIIhLrys2Cg4fq7tnECEia6w9k4IfCrCYD25m&#10;mGt/4Xfq9tGIBOGQowIbY5NLGUpLDsPIN8TJO/rWYUyyNVK3eElwV8v7LJtKhxWnBYsNFZbK0/7s&#10;FLztHosH032tm42v7Of26WC+i1elbof98gVEpD7+h//aa61gkk3g90w6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V82cYAAADcAAAADwAAAAAAAAAAAAAAAACYAgAAZHJz&#10;L2Rvd25yZXYueG1sUEsFBgAAAAAEAAQA9QAAAIsDAAAAAA==&#10;" path="m,1038l,2411,4102,3432,4102,,,1038xe" fillcolor="#d3dfee" stroked="f">
                  <v:fill opacity="46003f"/>
                  <v:path arrowok="t" o:connecttype="custom" o:connectlocs="0,1038;0,2411;4102,3432;4102,0;0,1038" o:connectangles="0,0,0,0,0"/>
                  <o:lock v:ext="edit" aspectratio="t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05" o:spid="_x0000_s1049" type="#_x0000_t202" style="position:absolute;left:423;top:13204;width:1058;height:3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6pD8QA&#10;AADcAAAADwAAAGRycy9kb3ducmV2LnhtbESPQWvCQBSE7wX/w/IEb3UTaUtJXYMWKh70UO0PeGRf&#10;s9Hs27C7NYm/visUehxm5htmWQ62FVfyoXGsIJ9nIIgrpxuuFXydPh5fQYSIrLF1TApGClCuJg9L&#10;LLTr+ZOux1iLBOFQoAITY1dIGSpDFsPcdcTJ+3beYkzS11J77BPctnKRZS/SYsNpwWBH74aqy/HH&#10;KrC3/Ob3iPa8HRfYd6PZHvYbpWbTYf0GItIQ/8N/7Z1W8JQ9w/1MOgJ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OqQ/EAAAA3AAAAA8AAAAAAAAAAAAAAAAAmAIAAGRycy9k&#10;b3ducmV2LnhtbFBLBQYAAAAABAAEAPUAAACJAwAAAAA=&#10;" filled="f" stroked="f">
                <v:textbox inset=",0,,0">
                  <w:txbxContent>
                    <w:p w:rsidR="00AF3360" w:rsidRDefault="00AF3360">
                      <w:pPr>
                        <w:jc w:val="center"/>
                        <w:rPr>
                          <w:color w:val="4F81BD" w:themeColor="accent1"/>
                        </w:rPr>
                      </w:pPr>
                      <w:r>
                        <w:fldChar w:fldCharType="begin"/>
                      </w:r>
                      <w:r>
                        <w:instrText>PAGE   \* MERGEFORMAT</w:instrText>
                      </w:r>
                      <w:r>
                        <w:fldChar w:fldCharType="separate"/>
                      </w:r>
                      <w:r w:rsidR="00EE242F" w:rsidRPr="00EE242F">
                        <w:rPr>
                          <w:rFonts w:cs="Times New Roman"/>
                          <w:noProof/>
                          <w:color w:val="4F81BD" w:themeColor="accent1"/>
                          <w:szCs w:val="24"/>
                          <w:lang w:val="th-TH"/>
                        </w:rPr>
                        <w:t>5</w:t>
                      </w:r>
                      <w:r>
                        <w:rPr>
                          <w:color w:val="4F81BD" w:themeColor="accent1"/>
                        </w:rPr>
                        <w:fldChar w:fldCharType="end"/>
                      </w:r>
                    </w:p>
                    <w:p w:rsidR="00AF3360" w:rsidRDefault="00AF3360"/>
                  </w:txbxContent>
                </v:textbox>
              </v:shape>
              <w10:wrap anchorx="margin" anchory="margin"/>
            </v:group>
          </w:pict>
        </mc:Fallback>
      </mc:AlternateContent>
    </w:r>
    <w:r>
      <w:rPr>
        <w:rFonts w:ascii="TH SarabunPSK" w:hAnsi="TH SarabunPSK" w:cs="TH SarabunPSK"/>
        <w:color w:val="808080" w:themeColor="background1" w:themeShade="80"/>
      </w:rPr>
      <w:t xml:space="preserve">  </w:t>
    </w:r>
    <w:r w:rsidRPr="00AF3360">
      <w:rPr>
        <w:rFonts w:ascii="TH SarabunPSK" w:hAnsi="TH SarabunPSK" w:cs="TH SarabunPSK"/>
        <w:color w:val="808080" w:themeColor="background1" w:themeShade="80"/>
        <w:cs/>
        <w:lang w:val="th-TH"/>
      </w:rPr>
      <w:t>โครงการพัฒนาผู้ประกอบกิจการสมัยใหม่เพื่อเพิ่มมูลค่าสินค้าหรือบริการในชุมชน</w:t>
    </w:r>
    <w:r>
      <w:rPr>
        <w:rFonts w:cs="Times New Roman"/>
        <w:color w:val="808080" w:themeColor="background1" w:themeShade="80"/>
        <w:szCs w:val="24"/>
        <w:cs/>
        <w:lang w:val="th-TH"/>
      </w:rPr>
      <w:t xml:space="preserve">  </w:t>
    </w:r>
  </w:p>
  <w:p w:rsidR="00AF3360" w:rsidRDefault="00AF3360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6F7" w:rsidRDefault="006226F7">
    <w:pPr>
      <w:pStyle w:val="a7"/>
      <w:rPr>
        <w:color w:val="5B9BD5"/>
        <w:sz w:val="25"/>
        <w:szCs w:val="25"/>
      </w:rPr>
    </w:pPr>
  </w:p>
  <w:p w:rsidR="00E10507" w:rsidRPr="00E10507" w:rsidRDefault="00E1050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3283" w:rsidRDefault="00913283">
      <w:r>
        <w:separator/>
      </w:r>
    </w:p>
  </w:footnote>
  <w:footnote w:type="continuationSeparator" w:id="0">
    <w:p w:rsidR="00913283" w:rsidRDefault="009132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6F7" w:rsidRDefault="0018308A" w:rsidP="00D6626B">
    <w:pPr>
      <w:pStyle w:val="a5"/>
      <w:framePr w:wrap="around" w:vAnchor="text" w:hAnchor="margin" w:xAlign="center" w:y="1"/>
      <w:rPr>
        <w:rStyle w:val="a6"/>
      </w:rPr>
    </w:pPr>
    <w:r>
      <w:rPr>
        <w:rStyle w:val="a6"/>
        <w:cs/>
      </w:rPr>
      <w:fldChar w:fldCharType="begin"/>
    </w:r>
    <w:r w:rsidR="006226F7">
      <w:rPr>
        <w:rStyle w:val="a6"/>
      </w:rPr>
      <w:instrText xml:space="preserve">PAGE  </w:instrText>
    </w:r>
    <w:r>
      <w:rPr>
        <w:rStyle w:val="a6"/>
        <w:cs/>
      </w:rPr>
      <w:fldChar w:fldCharType="end"/>
    </w:r>
  </w:p>
  <w:p w:rsidR="006226F7" w:rsidRDefault="006226F7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6F7" w:rsidRPr="00D40065" w:rsidRDefault="006226F7" w:rsidP="00D6626B">
    <w:pPr>
      <w:pStyle w:val="a5"/>
      <w:framePr w:wrap="around" w:vAnchor="text" w:hAnchor="margin" w:xAlign="center" w:y="1"/>
      <w:rPr>
        <w:rStyle w:val="a6"/>
        <w:rFonts w:ascii="TH SarabunIT๙" w:hAnsi="TH SarabunIT๙" w:cs="TH SarabunIT๙"/>
        <w:sz w:val="32"/>
        <w:szCs w:val="32"/>
      </w:rPr>
    </w:pPr>
    <w:r w:rsidRPr="00D40065">
      <w:rPr>
        <w:rStyle w:val="a6"/>
        <w:rFonts w:ascii="TH SarabunIT๙" w:hAnsi="TH SarabunIT๙" w:cs="TH SarabunIT๙"/>
        <w:sz w:val="32"/>
        <w:szCs w:val="32"/>
        <w:cs/>
      </w:rPr>
      <w:t xml:space="preserve"> </w:t>
    </w:r>
    <w:r w:rsidR="0018308A" w:rsidRPr="00D40065">
      <w:rPr>
        <w:rStyle w:val="a6"/>
        <w:rFonts w:ascii="TH SarabunIT๙" w:hAnsi="TH SarabunIT๙" w:cs="TH SarabunIT๙"/>
        <w:sz w:val="32"/>
        <w:szCs w:val="32"/>
        <w:cs/>
      </w:rPr>
      <w:fldChar w:fldCharType="begin"/>
    </w:r>
    <w:r w:rsidRPr="00D40065">
      <w:rPr>
        <w:rStyle w:val="a6"/>
        <w:rFonts w:ascii="TH SarabunIT๙" w:hAnsi="TH SarabunIT๙" w:cs="TH SarabunIT๙"/>
        <w:sz w:val="32"/>
        <w:szCs w:val="32"/>
      </w:rPr>
      <w:instrText xml:space="preserve">PAGE  </w:instrText>
    </w:r>
    <w:r w:rsidR="0018308A" w:rsidRPr="00D40065">
      <w:rPr>
        <w:rStyle w:val="a6"/>
        <w:rFonts w:ascii="TH SarabunIT๙" w:hAnsi="TH SarabunIT๙" w:cs="TH SarabunIT๙"/>
        <w:sz w:val="32"/>
        <w:szCs w:val="32"/>
        <w:cs/>
      </w:rPr>
      <w:fldChar w:fldCharType="separate"/>
    </w:r>
    <w:r w:rsidR="00EE242F">
      <w:rPr>
        <w:rStyle w:val="a6"/>
        <w:rFonts w:ascii="TH SarabunIT๙" w:hAnsi="TH SarabunIT๙" w:cs="TH SarabunIT๙"/>
        <w:noProof/>
        <w:sz w:val="32"/>
        <w:szCs w:val="32"/>
        <w:cs/>
      </w:rPr>
      <w:t>5</w:t>
    </w:r>
    <w:r w:rsidR="0018308A" w:rsidRPr="00D40065">
      <w:rPr>
        <w:rStyle w:val="a6"/>
        <w:rFonts w:ascii="TH SarabunIT๙" w:hAnsi="TH SarabunIT๙" w:cs="TH SarabunIT๙"/>
        <w:sz w:val="32"/>
        <w:szCs w:val="32"/>
        <w:cs/>
      </w:rPr>
      <w:fldChar w:fldCharType="end"/>
    </w:r>
    <w:r w:rsidRPr="00D40065">
      <w:rPr>
        <w:rStyle w:val="a6"/>
        <w:rFonts w:ascii="TH SarabunIT๙" w:hAnsi="TH SarabunIT๙" w:cs="TH SarabunIT๙"/>
        <w:sz w:val="32"/>
        <w:szCs w:val="32"/>
        <w:cs/>
      </w:rPr>
      <w:t xml:space="preserve"> </w:t>
    </w:r>
  </w:p>
  <w:p w:rsidR="006226F7" w:rsidRPr="00D6626B" w:rsidRDefault="006226F7">
    <w:pPr>
      <w:pStyle w:val="a5"/>
      <w:rPr>
        <w:rFonts w:ascii="TH SarabunPSK" w:hAnsi="TH SarabunPSK" w:cs="TH SarabunPSK"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E2746"/>
    <w:multiLevelType w:val="multilevel"/>
    <w:tmpl w:val="E502F9F8"/>
    <w:lvl w:ilvl="0">
      <w:start w:val="10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61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3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8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7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3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48" w:hanging="1800"/>
      </w:pPr>
      <w:rPr>
        <w:rFonts w:hint="default"/>
      </w:rPr>
    </w:lvl>
  </w:abstractNum>
  <w:abstractNum w:abstractNumId="1">
    <w:nsid w:val="038D6452"/>
    <w:multiLevelType w:val="multilevel"/>
    <w:tmpl w:val="BEE0079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">
    <w:nsid w:val="0435124E"/>
    <w:multiLevelType w:val="multilevel"/>
    <w:tmpl w:val="D154184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07876983"/>
    <w:multiLevelType w:val="hybridMultilevel"/>
    <w:tmpl w:val="49DA94A8"/>
    <w:lvl w:ilvl="0" w:tplc="1294F67A">
      <w:start w:val="1"/>
      <w:numFmt w:val="thaiNumbers"/>
      <w:lvlText w:val="(%1)"/>
      <w:lvlJc w:val="left"/>
      <w:pPr>
        <w:ind w:left="6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06" w:hanging="360"/>
      </w:pPr>
    </w:lvl>
    <w:lvl w:ilvl="2" w:tplc="0409001B" w:tentative="1">
      <w:start w:val="1"/>
      <w:numFmt w:val="lowerRoman"/>
      <w:lvlText w:val="%3."/>
      <w:lvlJc w:val="right"/>
      <w:pPr>
        <w:ind w:left="2126" w:hanging="180"/>
      </w:pPr>
    </w:lvl>
    <w:lvl w:ilvl="3" w:tplc="0409000F" w:tentative="1">
      <w:start w:val="1"/>
      <w:numFmt w:val="decimal"/>
      <w:lvlText w:val="%4."/>
      <w:lvlJc w:val="left"/>
      <w:pPr>
        <w:ind w:left="2846" w:hanging="360"/>
      </w:pPr>
    </w:lvl>
    <w:lvl w:ilvl="4" w:tplc="04090019" w:tentative="1">
      <w:start w:val="1"/>
      <w:numFmt w:val="lowerLetter"/>
      <w:lvlText w:val="%5."/>
      <w:lvlJc w:val="left"/>
      <w:pPr>
        <w:ind w:left="3566" w:hanging="360"/>
      </w:pPr>
    </w:lvl>
    <w:lvl w:ilvl="5" w:tplc="0409001B" w:tentative="1">
      <w:start w:val="1"/>
      <w:numFmt w:val="lowerRoman"/>
      <w:lvlText w:val="%6."/>
      <w:lvlJc w:val="right"/>
      <w:pPr>
        <w:ind w:left="4286" w:hanging="180"/>
      </w:pPr>
    </w:lvl>
    <w:lvl w:ilvl="6" w:tplc="0409000F" w:tentative="1">
      <w:start w:val="1"/>
      <w:numFmt w:val="decimal"/>
      <w:lvlText w:val="%7."/>
      <w:lvlJc w:val="left"/>
      <w:pPr>
        <w:ind w:left="5006" w:hanging="360"/>
      </w:pPr>
    </w:lvl>
    <w:lvl w:ilvl="7" w:tplc="04090019" w:tentative="1">
      <w:start w:val="1"/>
      <w:numFmt w:val="lowerLetter"/>
      <w:lvlText w:val="%8."/>
      <w:lvlJc w:val="left"/>
      <w:pPr>
        <w:ind w:left="5726" w:hanging="360"/>
      </w:pPr>
    </w:lvl>
    <w:lvl w:ilvl="8" w:tplc="0409001B" w:tentative="1">
      <w:start w:val="1"/>
      <w:numFmt w:val="lowerRoman"/>
      <w:lvlText w:val="%9."/>
      <w:lvlJc w:val="right"/>
      <w:pPr>
        <w:ind w:left="6446" w:hanging="180"/>
      </w:pPr>
    </w:lvl>
  </w:abstractNum>
  <w:abstractNum w:abstractNumId="4">
    <w:nsid w:val="0B185206"/>
    <w:multiLevelType w:val="hybridMultilevel"/>
    <w:tmpl w:val="6A20D9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C11340"/>
    <w:multiLevelType w:val="hybridMultilevel"/>
    <w:tmpl w:val="AEAA5C34"/>
    <w:lvl w:ilvl="0" w:tplc="04090011">
      <w:start w:val="1"/>
      <w:numFmt w:val="decimal"/>
      <w:lvlText w:val="%1)"/>
      <w:lvlJc w:val="left"/>
      <w:pPr>
        <w:ind w:left="1077" w:hanging="360"/>
      </w:p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">
    <w:nsid w:val="143B5023"/>
    <w:multiLevelType w:val="hybridMultilevel"/>
    <w:tmpl w:val="A97ED7E0"/>
    <w:lvl w:ilvl="0" w:tplc="12E2BF3A">
      <w:start w:val="2"/>
      <w:numFmt w:val="decimal"/>
      <w:lvlText w:val="%1)"/>
      <w:lvlJc w:val="left"/>
      <w:pPr>
        <w:ind w:left="7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70" w:hanging="360"/>
      </w:pPr>
    </w:lvl>
    <w:lvl w:ilvl="2" w:tplc="0409001B" w:tentative="1">
      <w:start w:val="1"/>
      <w:numFmt w:val="lowerRoman"/>
      <w:lvlText w:val="%3."/>
      <w:lvlJc w:val="right"/>
      <w:pPr>
        <w:ind w:left="2190" w:hanging="180"/>
      </w:pPr>
    </w:lvl>
    <w:lvl w:ilvl="3" w:tplc="0409000F" w:tentative="1">
      <w:start w:val="1"/>
      <w:numFmt w:val="decimal"/>
      <w:lvlText w:val="%4."/>
      <w:lvlJc w:val="left"/>
      <w:pPr>
        <w:ind w:left="2910" w:hanging="360"/>
      </w:pPr>
    </w:lvl>
    <w:lvl w:ilvl="4" w:tplc="04090019" w:tentative="1">
      <w:start w:val="1"/>
      <w:numFmt w:val="lowerLetter"/>
      <w:lvlText w:val="%5."/>
      <w:lvlJc w:val="left"/>
      <w:pPr>
        <w:ind w:left="3630" w:hanging="360"/>
      </w:pPr>
    </w:lvl>
    <w:lvl w:ilvl="5" w:tplc="0409001B" w:tentative="1">
      <w:start w:val="1"/>
      <w:numFmt w:val="lowerRoman"/>
      <w:lvlText w:val="%6."/>
      <w:lvlJc w:val="right"/>
      <w:pPr>
        <w:ind w:left="4350" w:hanging="180"/>
      </w:pPr>
    </w:lvl>
    <w:lvl w:ilvl="6" w:tplc="0409000F" w:tentative="1">
      <w:start w:val="1"/>
      <w:numFmt w:val="decimal"/>
      <w:lvlText w:val="%7."/>
      <w:lvlJc w:val="left"/>
      <w:pPr>
        <w:ind w:left="5070" w:hanging="360"/>
      </w:pPr>
    </w:lvl>
    <w:lvl w:ilvl="7" w:tplc="04090019" w:tentative="1">
      <w:start w:val="1"/>
      <w:numFmt w:val="lowerLetter"/>
      <w:lvlText w:val="%8."/>
      <w:lvlJc w:val="left"/>
      <w:pPr>
        <w:ind w:left="5790" w:hanging="360"/>
      </w:pPr>
    </w:lvl>
    <w:lvl w:ilvl="8" w:tplc="040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7">
    <w:nsid w:val="15161904"/>
    <w:multiLevelType w:val="hybridMultilevel"/>
    <w:tmpl w:val="38FA3722"/>
    <w:lvl w:ilvl="0" w:tplc="783ADC46">
      <w:start w:val="1"/>
      <w:numFmt w:val="decimal"/>
      <w:lvlText w:val="%1)"/>
      <w:lvlJc w:val="left"/>
      <w:pPr>
        <w:ind w:left="1077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8">
    <w:nsid w:val="1EDF7FB7"/>
    <w:multiLevelType w:val="hybridMultilevel"/>
    <w:tmpl w:val="BFD25D8A"/>
    <w:lvl w:ilvl="0" w:tplc="2D964BF8">
      <w:start w:val="1"/>
      <w:numFmt w:val="thaiNumbers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9">
    <w:nsid w:val="2022771E"/>
    <w:multiLevelType w:val="multilevel"/>
    <w:tmpl w:val="34CE2FA0"/>
    <w:lvl w:ilvl="0">
      <w:start w:val="1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59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10">
    <w:nsid w:val="22502082"/>
    <w:multiLevelType w:val="multilevel"/>
    <w:tmpl w:val="74823A30"/>
    <w:lvl w:ilvl="0">
      <w:start w:val="1"/>
      <w:numFmt w:val="decimal"/>
      <w:lvlText w:val="%1."/>
      <w:lvlJc w:val="left"/>
      <w:pPr>
        <w:ind w:left="720" w:hanging="360"/>
      </w:pPr>
      <w:rPr>
        <w:rFonts w:cs="DilleniaUPC" w:hint="cs"/>
        <w:b/>
        <w:bCs w:val="0"/>
        <w:iCs w:val="0"/>
        <w:szCs w:val="32"/>
      </w:rPr>
    </w:lvl>
    <w:lvl w:ilvl="1">
      <w:start w:val="1"/>
      <w:numFmt w:val="decimal"/>
      <w:isLgl/>
      <w:lvlText w:val="%1.%2"/>
      <w:lvlJc w:val="left"/>
      <w:pPr>
        <w:ind w:left="1114" w:hanging="405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11">
    <w:nsid w:val="25184122"/>
    <w:multiLevelType w:val="hybridMultilevel"/>
    <w:tmpl w:val="45367556"/>
    <w:lvl w:ilvl="0" w:tplc="89AAAAB4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56A0547"/>
    <w:multiLevelType w:val="hybridMultilevel"/>
    <w:tmpl w:val="06568D92"/>
    <w:lvl w:ilvl="0" w:tplc="55A061BC">
      <w:start w:val="1"/>
      <w:numFmt w:val="bullet"/>
      <w:lvlText w:val="-"/>
      <w:lvlJc w:val="left"/>
      <w:pPr>
        <w:ind w:left="1994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7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4" w:hanging="360"/>
      </w:pPr>
      <w:rPr>
        <w:rFonts w:ascii="Wingdings" w:hAnsi="Wingdings" w:hint="default"/>
      </w:rPr>
    </w:lvl>
  </w:abstractNum>
  <w:abstractNum w:abstractNumId="13">
    <w:nsid w:val="26A83BCD"/>
    <w:multiLevelType w:val="hybridMultilevel"/>
    <w:tmpl w:val="D576934E"/>
    <w:lvl w:ilvl="0" w:tplc="7DD265C6">
      <w:start w:val="1"/>
      <w:numFmt w:val="decimal"/>
      <w:lvlText w:val="(%1)"/>
      <w:lvlJc w:val="left"/>
      <w:pPr>
        <w:ind w:left="1425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145" w:hanging="360"/>
      </w:pPr>
    </w:lvl>
    <w:lvl w:ilvl="2" w:tplc="0409001B" w:tentative="1">
      <w:start w:val="1"/>
      <w:numFmt w:val="lowerRoman"/>
      <w:lvlText w:val="%3."/>
      <w:lvlJc w:val="right"/>
      <w:pPr>
        <w:ind w:left="2865" w:hanging="180"/>
      </w:pPr>
    </w:lvl>
    <w:lvl w:ilvl="3" w:tplc="0409000F" w:tentative="1">
      <w:start w:val="1"/>
      <w:numFmt w:val="decimal"/>
      <w:lvlText w:val="%4."/>
      <w:lvlJc w:val="left"/>
      <w:pPr>
        <w:ind w:left="3585" w:hanging="360"/>
      </w:pPr>
    </w:lvl>
    <w:lvl w:ilvl="4" w:tplc="04090019" w:tentative="1">
      <w:start w:val="1"/>
      <w:numFmt w:val="lowerLetter"/>
      <w:lvlText w:val="%5."/>
      <w:lvlJc w:val="left"/>
      <w:pPr>
        <w:ind w:left="4305" w:hanging="360"/>
      </w:pPr>
    </w:lvl>
    <w:lvl w:ilvl="5" w:tplc="0409001B" w:tentative="1">
      <w:start w:val="1"/>
      <w:numFmt w:val="lowerRoman"/>
      <w:lvlText w:val="%6."/>
      <w:lvlJc w:val="right"/>
      <w:pPr>
        <w:ind w:left="5025" w:hanging="180"/>
      </w:pPr>
    </w:lvl>
    <w:lvl w:ilvl="6" w:tplc="0409000F" w:tentative="1">
      <w:start w:val="1"/>
      <w:numFmt w:val="decimal"/>
      <w:lvlText w:val="%7."/>
      <w:lvlJc w:val="left"/>
      <w:pPr>
        <w:ind w:left="5745" w:hanging="360"/>
      </w:pPr>
    </w:lvl>
    <w:lvl w:ilvl="7" w:tplc="04090019" w:tentative="1">
      <w:start w:val="1"/>
      <w:numFmt w:val="lowerLetter"/>
      <w:lvlText w:val="%8."/>
      <w:lvlJc w:val="left"/>
      <w:pPr>
        <w:ind w:left="6465" w:hanging="360"/>
      </w:pPr>
    </w:lvl>
    <w:lvl w:ilvl="8" w:tplc="040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4">
    <w:nsid w:val="28AE5BFA"/>
    <w:multiLevelType w:val="hybridMultilevel"/>
    <w:tmpl w:val="AEAA5C34"/>
    <w:lvl w:ilvl="0" w:tplc="04090011">
      <w:start w:val="1"/>
      <w:numFmt w:val="decimal"/>
      <w:lvlText w:val="%1)"/>
      <w:lvlJc w:val="left"/>
      <w:pPr>
        <w:ind w:left="1077" w:hanging="360"/>
      </w:p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5">
    <w:nsid w:val="298A5757"/>
    <w:multiLevelType w:val="hybridMultilevel"/>
    <w:tmpl w:val="7072650C"/>
    <w:lvl w:ilvl="0" w:tplc="59DCA026">
      <w:start w:val="1"/>
      <w:numFmt w:val="decimal"/>
      <w:lvlText w:val="(%1)"/>
      <w:lvlJc w:val="left"/>
      <w:pPr>
        <w:ind w:left="1620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25" w:hanging="360"/>
      </w:pPr>
    </w:lvl>
    <w:lvl w:ilvl="2" w:tplc="0409001B" w:tentative="1">
      <w:start w:val="1"/>
      <w:numFmt w:val="lowerRoman"/>
      <w:lvlText w:val="%3."/>
      <w:lvlJc w:val="right"/>
      <w:pPr>
        <w:ind w:left="3045" w:hanging="180"/>
      </w:pPr>
    </w:lvl>
    <w:lvl w:ilvl="3" w:tplc="0409000F" w:tentative="1">
      <w:start w:val="1"/>
      <w:numFmt w:val="decimal"/>
      <w:lvlText w:val="%4."/>
      <w:lvlJc w:val="left"/>
      <w:pPr>
        <w:ind w:left="3765" w:hanging="360"/>
      </w:pPr>
    </w:lvl>
    <w:lvl w:ilvl="4" w:tplc="04090019" w:tentative="1">
      <w:start w:val="1"/>
      <w:numFmt w:val="lowerLetter"/>
      <w:lvlText w:val="%5."/>
      <w:lvlJc w:val="left"/>
      <w:pPr>
        <w:ind w:left="4485" w:hanging="360"/>
      </w:pPr>
    </w:lvl>
    <w:lvl w:ilvl="5" w:tplc="0409001B" w:tentative="1">
      <w:start w:val="1"/>
      <w:numFmt w:val="lowerRoman"/>
      <w:lvlText w:val="%6."/>
      <w:lvlJc w:val="right"/>
      <w:pPr>
        <w:ind w:left="5205" w:hanging="180"/>
      </w:pPr>
    </w:lvl>
    <w:lvl w:ilvl="6" w:tplc="0409000F" w:tentative="1">
      <w:start w:val="1"/>
      <w:numFmt w:val="decimal"/>
      <w:lvlText w:val="%7."/>
      <w:lvlJc w:val="left"/>
      <w:pPr>
        <w:ind w:left="5925" w:hanging="360"/>
      </w:pPr>
    </w:lvl>
    <w:lvl w:ilvl="7" w:tplc="04090019" w:tentative="1">
      <w:start w:val="1"/>
      <w:numFmt w:val="lowerLetter"/>
      <w:lvlText w:val="%8."/>
      <w:lvlJc w:val="left"/>
      <w:pPr>
        <w:ind w:left="6645" w:hanging="360"/>
      </w:pPr>
    </w:lvl>
    <w:lvl w:ilvl="8" w:tplc="040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16">
    <w:nsid w:val="2A135DAF"/>
    <w:multiLevelType w:val="hybridMultilevel"/>
    <w:tmpl w:val="F210E888"/>
    <w:lvl w:ilvl="0" w:tplc="6B086B62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2EA40076"/>
    <w:multiLevelType w:val="hybridMultilevel"/>
    <w:tmpl w:val="38FA3722"/>
    <w:lvl w:ilvl="0" w:tplc="783ADC46">
      <w:start w:val="1"/>
      <w:numFmt w:val="decimal"/>
      <w:lvlText w:val="%1)"/>
      <w:lvlJc w:val="left"/>
      <w:pPr>
        <w:ind w:left="1077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8">
    <w:nsid w:val="315373CC"/>
    <w:multiLevelType w:val="multilevel"/>
    <w:tmpl w:val="6D64003E"/>
    <w:lvl w:ilvl="0">
      <w:start w:val="1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6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3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8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7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3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48" w:hanging="1800"/>
      </w:pPr>
      <w:rPr>
        <w:rFonts w:hint="default"/>
      </w:rPr>
    </w:lvl>
  </w:abstractNum>
  <w:abstractNum w:abstractNumId="19">
    <w:nsid w:val="32F82182"/>
    <w:multiLevelType w:val="hybridMultilevel"/>
    <w:tmpl w:val="AEAA5C34"/>
    <w:lvl w:ilvl="0" w:tplc="04090011">
      <w:start w:val="1"/>
      <w:numFmt w:val="decimal"/>
      <w:lvlText w:val="%1)"/>
      <w:lvlJc w:val="left"/>
      <w:pPr>
        <w:ind w:left="1077" w:hanging="360"/>
      </w:p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0">
    <w:nsid w:val="35454A03"/>
    <w:multiLevelType w:val="hybridMultilevel"/>
    <w:tmpl w:val="00AC3CB6"/>
    <w:lvl w:ilvl="0" w:tplc="BC520AF6">
      <w:start w:val="2"/>
      <w:numFmt w:val="thaiNumbers"/>
      <w:lvlText w:val="%1)"/>
      <w:lvlJc w:val="left"/>
      <w:pPr>
        <w:ind w:left="7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70" w:hanging="360"/>
      </w:pPr>
    </w:lvl>
    <w:lvl w:ilvl="2" w:tplc="0409001B">
      <w:start w:val="1"/>
      <w:numFmt w:val="lowerRoman"/>
      <w:lvlText w:val="%3."/>
      <w:lvlJc w:val="right"/>
      <w:pPr>
        <w:ind w:left="2190" w:hanging="180"/>
      </w:pPr>
    </w:lvl>
    <w:lvl w:ilvl="3" w:tplc="0409000F" w:tentative="1">
      <w:start w:val="1"/>
      <w:numFmt w:val="decimal"/>
      <w:lvlText w:val="%4."/>
      <w:lvlJc w:val="left"/>
      <w:pPr>
        <w:ind w:left="2910" w:hanging="360"/>
      </w:pPr>
    </w:lvl>
    <w:lvl w:ilvl="4" w:tplc="04090019" w:tentative="1">
      <w:start w:val="1"/>
      <w:numFmt w:val="lowerLetter"/>
      <w:lvlText w:val="%5."/>
      <w:lvlJc w:val="left"/>
      <w:pPr>
        <w:ind w:left="3630" w:hanging="360"/>
      </w:pPr>
    </w:lvl>
    <w:lvl w:ilvl="5" w:tplc="0409001B" w:tentative="1">
      <w:start w:val="1"/>
      <w:numFmt w:val="lowerRoman"/>
      <w:lvlText w:val="%6."/>
      <w:lvlJc w:val="right"/>
      <w:pPr>
        <w:ind w:left="4350" w:hanging="180"/>
      </w:pPr>
    </w:lvl>
    <w:lvl w:ilvl="6" w:tplc="0409000F" w:tentative="1">
      <w:start w:val="1"/>
      <w:numFmt w:val="decimal"/>
      <w:lvlText w:val="%7."/>
      <w:lvlJc w:val="left"/>
      <w:pPr>
        <w:ind w:left="5070" w:hanging="360"/>
      </w:pPr>
    </w:lvl>
    <w:lvl w:ilvl="7" w:tplc="04090019" w:tentative="1">
      <w:start w:val="1"/>
      <w:numFmt w:val="lowerLetter"/>
      <w:lvlText w:val="%8."/>
      <w:lvlJc w:val="left"/>
      <w:pPr>
        <w:ind w:left="5790" w:hanging="360"/>
      </w:pPr>
    </w:lvl>
    <w:lvl w:ilvl="8" w:tplc="040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21">
    <w:nsid w:val="39466BD4"/>
    <w:multiLevelType w:val="hybridMultilevel"/>
    <w:tmpl w:val="8A9CF286"/>
    <w:lvl w:ilvl="0" w:tplc="0E96CB1C">
      <w:start w:val="2"/>
      <w:numFmt w:val="thaiNumbers"/>
      <w:lvlText w:val="%1)"/>
      <w:lvlJc w:val="left"/>
      <w:pPr>
        <w:ind w:left="8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47" w:hanging="360"/>
      </w:pPr>
    </w:lvl>
    <w:lvl w:ilvl="2" w:tplc="0409001B" w:tentative="1">
      <w:start w:val="1"/>
      <w:numFmt w:val="lowerRoman"/>
      <w:lvlText w:val="%3."/>
      <w:lvlJc w:val="right"/>
      <w:pPr>
        <w:ind w:left="2267" w:hanging="180"/>
      </w:pPr>
    </w:lvl>
    <w:lvl w:ilvl="3" w:tplc="0409000F" w:tentative="1">
      <w:start w:val="1"/>
      <w:numFmt w:val="decimal"/>
      <w:lvlText w:val="%4."/>
      <w:lvlJc w:val="left"/>
      <w:pPr>
        <w:ind w:left="2987" w:hanging="360"/>
      </w:pPr>
    </w:lvl>
    <w:lvl w:ilvl="4" w:tplc="04090019" w:tentative="1">
      <w:start w:val="1"/>
      <w:numFmt w:val="lowerLetter"/>
      <w:lvlText w:val="%5."/>
      <w:lvlJc w:val="left"/>
      <w:pPr>
        <w:ind w:left="3707" w:hanging="360"/>
      </w:pPr>
    </w:lvl>
    <w:lvl w:ilvl="5" w:tplc="0409001B" w:tentative="1">
      <w:start w:val="1"/>
      <w:numFmt w:val="lowerRoman"/>
      <w:lvlText w:val="%6."/>
      <w:lvlJc w:val="right"/>
      <w:pPr>
        <w:ind w:left="4427" w:hanging="180"/>
      </w:pPr>
    </w:lvl>
    <w:lvl w:ilvl="6" w:tplc="0409000F" w:tentative="1">
      <w:start w:val="1"/>
      <w:numFmt w:val="decimal"/>
      <w:lvlText w:val="%7."/>
      <w:lvlJc w:val="left"/>
      <w:pPr>
        <w:ind w:left="5147" w:hanging="360"/>
      </w:pPr>
    </w:lvl>
    <w:lvl w:ilvl="7" w:tplc="04090019" w:tentative="1">
      <w:start w:val="1"/>
      <w:numFmt w:val="lowerLetter"/>
      <w:lvlText w:val="%8."/>
      <w:lvlJc w:val="left"/>
      <w:pPr>
        <w:ind w:left="5867" w:hanging="360"/>
      </w:pPr>
    </w:lvl>
    <w:lvl w:ilvl="8" w:tplc="0409001B" w:tentative="1">
      <w:start w:val="1"/>
      <w:numFmt w:val="lowerRoman"/>
      <w:lvlText w:val="%9."/>
      <w:lvlJc w:val="right"/>
      <w:pPr>
        <w:ind w:left="6587" w:hanging="180"/>
      </w:pPr>
    </w:lvl>
  </w:abstractNum>
  <w:abstractNum w:abstractNumId="22">
    <w:nsid w:val="3EC37C6A"/>
    <w:multiLevelType w:val="hybridMultilevel"/>
    <w:tmpl w:val="38FA3722"/>
    <w:lvl w:ilvl="0" w:tplc="783ADC46">
      <w:start w:val="1"/>
      <w:numFmt w:val="decimal"/>
      <w:lvlText w:val="%1)"/>
      <w:lvlJc w:val="left"/>
      <w:pPr>
        <w:ind w:left="1077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3">
    <w:nsid w:val="409C65DB"/>
    <w:multiLevelType w:val="hybridMultilevel"/>
    <w:tmpl w:val="1EE8FEAC"/>
    <w:lvl w:ilvl="0" w:tplc="1F3813AC">
      <w:start w:val="4"/>
      <w:numFmt w:val="thaiNumbers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4">
    <w:nsid w:val="41D721BB"/>
    <w:multiLevelType w:val="hybridMultilevel"/>
    <w:tmpl w:val="8A9CF286"/>
    <w:lvl w:ilvl="0" w:tplc="0E96CB1C">
      <w:start w:val="2"/>
      <w:numFmt w:val="thaiNumbers"/>
      <w:lvlText w:val="%1)"/>
      <w:lvlJc w:val="left"/>
      <w:pPr>
        <w:ind w:left="8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47" w:hanging="360"/>
      </w:pPr>
    </w:lvl>
    <w:lvl w:ilvl="2" w:tplc="0409001B" w:tentative="1">
      <w:start w:val="1"/>
      <w:numFmt w:val="lowerRoman"/>
      <w:lvlText w:val="%3."/>
      <w:lvlJc w:val="right"/>
      <w:pPr>
        <w:ind w:left="2267" w:hanging="180"/>
      </w:pPr>
    </w:lvl>
    <w:lvl w:ilvl="3" w:tplc="0409000F" w:tentative="1">
      <w:start w:val="1"/>
      <w:numFmt w:val="decimal"/>
      <w:lvlText w:val="%4."/>
      <w:lvlJc w:val="left"/>
      <w:pPr>
        <w:ind w:left="2987" w:hanging="360"/>
      </w:pPr>
    </w:lvl>
    <w:lvl w:ilvl="4" w:tplc="04090019" w:tentative="1">
      <w:start w:val="1"/>
      <w:numFmt w:val="lowerLetter"/>
      <w:lvlText w:val="%5."/>
      <w:lvlJc w:val="left"/>
      <w:pPr>
        <w:ind w:left="3707" w:hanging="360"/>
      </w:pPr>
    </w:lvl>
    <w:lvl w:ilvl="5" w:tplc="0409001B" w:tentative="1">
      <w:start w:val="1"/>
      <w:numFmt w:val="lowerRoman"/>
      <w:lvlText w:val="%6."/>
      <w:lvlJc w:val="right"/>
      <w:pPr>
        <w:ind w:left="4427" w:hanging="180"/>
      </w:pPr>
    </w:lvl>
    <w:lvl w:ilvl="6" w:tplc="0409000F" w:tentative="1">
      <w:start w:val="1"/>
      <w:numFmt w:val="decimal"/>
      <w:lvlText w:val="%7."/>
      <w:lvlJc w:val="left"/>
      <w:pPr>
        <w:ind w:left="5147" w:hanging="360"/>
      </w:pPr>
    </w:lvl>
    <w:lvl w:ilvl="7" w:tplc="04090019" w:tentative="1">
      <w:start w:val="1"/>
      <w:numFmt w:val="lowerLetter"/>
      <w:lvlText w:val="%8."/>
      <w:lvlJc w:val="left"/>
      <w:pPr>
        <w:ind w:left="5867" w:hanging="360"/>
      </w:pPr>
    </w:lvl>
    <w:lvl w:ilvl="8" w:tplc="0409001B" w:tentative="1">
      <w:start w:val="1"/>
      <w:numFmt w:val="lowerRoman"/>
      <w:lvlText w:val="%9."/>
      <w:lvlJc w:val="right"/>
      <w:pPr>
        <w:ind w:left="6587" w:hanging="180"/>
      </w:pPr>
    </w:lvl>
  </w:abstractNum>
  <w:abstractNum w:abstractNumId="25">
    <w:nsid w:val="4203342D"/>
    <w:multiLevelType w:val="hybridMultilevel"/>
    <w:tmpl w:val="9476EE44"/>
    <w:lvl w:ilvl="0" w:tplc="29809AD8">
      <w:start w:val="1"/>
      <w:numFmt w:val="thaiNumbers"/>
      <w:lvlText w:val="%1)"/>
      <w:lvlJc w:val="left"/>
      <w:pPr>
        <w:ind w:left="720" w:hanging="360"/>
      </w:pPr>
      <w:rPr>
        <w:rFonts w:ascii="TH SarabunPSK" w:eastAsia="Times New Roman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87B569B"/>
    <w:multiLevelType w:val="hybridMultilevel"/>
    <w:tmpl w:val="7072650C"/>
    <w:lvl w:ilvl="0" w:tplc="59DCA026">
      <w:start w:val="1"/>
      <w:numFmt w:val="decimal"/>
      <w:lvlText w:val="(%1)"/>
      <w:lvlJc w:val="left"/>
      <w:pPr>
        <w:ind w:left="1620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25" w:hanging="360"/>
      </w:pPr>
    </w:lvl>
    <w:lvl w:ilvl="2" w:tplc="0409001B" w:tentative="1">
      <w:start w:val="1"/>
      <w:numFmt w:val="lowerRoman"/>
      <w:lvlText w:val="%3."/>
      <w:lvlJc w:val="right"/>
      <w:pPr>
        <w:ind w:left="3045" w:hanging="180"/>
      </w:pPr>
    </w:lvl>
    <w:lvl w:ilvl="3" w:tplc="0409000F" w:tentative="1">
      <w:start w:val="1"/>
      <w:numFmt w:val="decimal"/>
      <w:lvlText w:val="%4."/>
      <w:lvlJc w:val="left"/>
      <w:pPr>
        <w:ind w:left="3765" w:hanging="360"/>
      </w:pPr>
    </w:lvl>
    <w:lvl w:ilvl="4" w:tplc="04090019" w:tentative="1">
      <w:start w:val="1"/>
      <w:numFmt w:val="lowerLetter"/>
      <w:lvlText w:val="%5."/>
      <w:lvlJc w:val="left"/>
      <w:pPr>
        <w:ind w:left="4485" w:hanging="360"/>
      </w:pPr>
    </w:lvl>
    <w:lvl w:ilvl="5" w:tplc="0409001B" w:tentative="1">
      <w:start w:val="1"/>
      <w:numFmt w:val="lowerRoman"/>
      <w:lvlText w:val="%6."/>
      <w:lvlJc w:val="right"/>
      <w:pPr>
        <w:ind w:left="5205" w:hanging="180"/>
      </w:pPr>
    </w:lvl>
    <w:lvl w:ilvl="6" w:tplc="0409000F" w:tentative="1">
      <w:start w:val="1"/>
      <w:numFmt w:val="decimal"/>
      <w:lvlText w:val="%7."/>
      <w:lvlJc w:val="left"/>
      <w:pPr>
        <w:ind w:left="5925" w:hanging="360"/>
      </w:pPr>
    </w:lvl>
    <w:lvl w:ilvl="7" w:tplc="04090019" w:tentative="1">
      <w:start w:val="1"/>
      <w:numFmt w:val="lowerLetter"/>
      <w:lvlText w:val="%8."/>
      <w:lvlJc w:val="left"/>
      <w:pPr>
        <w:ind w:left="6645" w:hanging="360"/>
      </w:pPr>
    </w:lvl>
    <w:lvl w:ilvl="8" w:tplc="040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27">
    <w:nsid w:val="4FB4603F"/>
    <w:multiLevelType w:val="hybridMultilevel"/>
    <w:tmpl w:val="DEA05AD4"/>
    <w:lvl w:ilvl="0" w:tplc="E2B4BCAE">
      <w:start w:val="1"/>
      <w:numFmt w:val="decimal"/>
      <w:lvlText w:val="(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28">
    <w:nsid w:val="51003FDD"/>
    <w:multiLevelType w:val="hybridMultilevel"/>
    <w:tmpl w:val="BF222D36"/>
    <w:lvl w:ilvl="0" w:tplc="F790E0D6">
      <w:start w:val="1"/>
      <w:numFmt w:val="decimal"/>
      <w:lvlText w:val="%1)"/>
      <w:lvlJc w:val="left"/>
      <w:pPr>
        <w:ind w:left="14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45" w:hanging="360"/>
      </w:pPr>
    </w:lvl>
    <w:lvl w:ilvl="2" w:tplc="0409001B" w:tentative="1">
      <w:start w:val="1"/>
      <w:numFmt w:val="lowerRoman"/>
      <w:lvlText w:val="%3."/>
      <w:lvlJc w:val="right"/>
      <w:pPr>
        <w:ind w:left="2865" w:hanging="180"/>
      </w:pPr>
    </w:lvl>
    <w:lvl w:ilvl="3" w:tplc="0409000F" w:tentative="1">
      <w:start w:val="1"/>
      <w:numFmt w:val="decimal"/>
      <w:lvlText w:val="%4."/>
      <w:lvlJc w:val="left"/>
      <w:pPr>
        <w:ind w:left="3585" w:hanging="360"/>
      </w:pPr>
    </w:lvl>
    <w:lvl w:ilvl="4" w:tplc="04090019" w:tentative="1">
      <w:start w:val="1"/>
      <w:numFmt w:val="lowerLetter"/>
      <w:lvlText w:val="%5."/>
      <w:lvlJc w:val="left"/>
      <w:pPr>
        <w:ind w:left="4305" w:hanging="360"/>
      </w:pPr>
    </w:lvl>
    <w:lvl w:ilvl="5" w:tplc="0409001B" w:tentative="1">
      <w:start w:val="1"/>
      <w:numFmt w:val="lowerRoman"/>
      <w:lvlText w:val="%6."/>
      <w:lvlJc w:val="right"/>
      <w:pPr>
        <w:ind w:left="5025" w:hanging="180"/>
      </w:pPr>
    </w:lvl>
    <w:lvl w:ilvl="6" w:tplc="0409000F" w:tentative="1">
      <w:start w:val="1"/>
      <w:numFmt w:val="decimal"/>
      <w:lvlText w:val="%7."/>
      <w:lvlJc w:val="left"/>
      <w:pPr>
        <w:ind w:left="5745" w:hanging="360"/>
      </w:pPr>
    </w:lvl>
    <w:lvl w:ilvl="7" w:tplc="04090019" w:tentative="1">
      <w:start w:val="1"/>
      <w:numFmt w:val="lowerLetter"/>
      <w:lvlText w:val="%8."/>
      <w:lvlJc w:val="left"/>
      <w:pPr>
        <w:ind w:left="6465" w:hanging="360"/>
      </w:pPr>
    </w:lvl>
    <w:lvl w:ilvl="8" w:tplc="040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29">
    <w:nsid w:val="51A15EBC"/>
    <w:multiLevelType w:val="multilevel"/>
    <w:tmpl w:val="3470FF92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  <w:sz w:val="34"/>
      </w:rPr>
    </w:lvl>
    <w:lvl w:ilvl="1">
      <w:start w:val="1"/>
      <w:numFmt w:val="decimal"/>
      <w:isLgl/>
      <w:lvlText w:val="%1.%2"/>
      <w:lvlJc w:val="left"/>
      <w:pPr>
        <w:ind w:left="1080" w:hanging="62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7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6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2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7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7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8" w:hanging="1800"/>
      </w:pPr>
      <w:rPr>
        <w:rFonts w:hint="default"/>
      </w:rPr>
    </w:lvl>
  </w:abstractNum>
  <w:abstractNum w:abstractNumId="30">
    <w:nsid w:val="52762D90"/>
    <w:multiLevelType w:val="hybridMultilevel"/>
    <w:tmpl w:val="1EE8FEAC"/>
    <w:lvl w:ilvl="0" w:tplc="1F3813AC">
      <w:start w:val="4"/>
      <w:numFmt w:val="thaiNumbers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31">
    <w:nsid w:val="52F83AD9"/>
    <w:multiLevelType w:val="hybridMultilevel"/>
    <w:tmpl w:val="47EA6B7E"/>
    <w:lvl w:ilvl="0" w:tplc="FC34F4AE">
      <w:start w:val="1"/>
      <w:numFmt w:val="decimal"/>
      <w:lvlText w:val="%1)"/>
      <w:lvlJc w:val="left"/>
      <w:pPr>
        <w:ind w:left="135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2">
    <w:nsid w:val="54807A94"/>
    <w:multiLevelType w:val="hybridMultilevel"/>
    <w:tmpl w:val="AEAA5C34"/>
    <w:lvl w:ilvl="0" w:tplc="04090011">
      <w:start w:val="1"/>
      <w:numFmt w:val="decimal"/>
      <w:lvlText w:val="%1)"/>
      <w:lvlJc w:val="left"/>
      <w:pPr>
        <w:ind w:left="1077" w:hanging="360"/>
      </w:p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3">
    <w:nsid w:val="5D875894"/>
    <w:multiLevelType w:val="hybridMultilevel"/>
    <w:tmpl w:val="0BD89CA0"/>
    <w:lvl w:ilvl="0" w:tplc="3DCA0394">
      <w:start w:val="1"/>
      <w:numFmt w:val="thaiNumbers"/>
      <w:lvlText w:val="%1)"/>
      <w:lvlJc w:val="left"/>
      <w:pPr>
        <w:ind w:left="1634" w:hanging="360"/>
      </w:pPr>
      <w:rPr>
        <w:rFonts w:ascii="TH SarabunIT๙" w:eastAsia="Times New Roman" w:hAnsi="TH SarabunIT๙" w:cs="TH SarabunIT๙"/>
      </w:rPr>
    </w:lvl>
    <w:lvl w:ilvl="1" w:tplc="04090003">
      <w:start w:val="1"/>
      <w:numFmt w:val="bullet"/>
      <w:lvlText w:val="o"/>
      <w:lvlJc w:val="left"/>
      <w:pPr>
        <w:ind w:left="23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94" w:hanging="360"/>
      </w:pPr>
      <w:rPr>
        <w:rFonts w:ascii="Wingdings" w:hAnsi="Wingdings" w:hint="default"/>
      </w:rPr>
    </w:lvl>
  </w:abstractNum>
  <w:abstractNum w:abstractNumId="34">
    <w:nsid w:val="5E274EFE"/>
    <w:multiLevelType w:val="hybridMultilevel"/>
    <w:tmpl w:val="197AAA54"/>
    <w:lvl w:ilvl="0" w:tplc="14B250C6">
      <w:start w:val="1"/>
      <w:numFmt w:val="decimal"/>
      <w:lvlText w:val="(%1)"/>
      <w:lvlJc w:val="left"/>
      <w:pPr>
        <w:ind w:left="14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45" w:hanging="360"/>
      </w:pPr>
    </w:lvl>
    <w:lvl w:ilvl="2" w:tplc="0409001B" w:tentative="1">
      <w:start w:val="1"/>
      <w:numFmt w:val="lowerRoman"/>
      <w:lvlText w:val="%3."/>
      <w:lvlJc w:val="right"/>
      <w:pPr>
        <w:ind w:left="2865" w:hanging="180"/>
      </w:pPr>
    </w:lvl>
    <w:lvl w:ilvl="3" w:tplc="0409000F" w:tentative="1">
      <w:start w:val="1"/>
      <w:numFmt w:val="decimal"/>
      <w:lvlText w:val="%4."/>
      <w:lvlJc w:val="left"/>
      <w:pPr>
        <w:ind w:left="3585" w:hanging="360"/>
      </w:pPr>
    </w:lvl>
    <w:lvl w:ilvl="4" w:tplc="04090019" w:tentative="1">
      <w:start w:val="1"/>
      <w:numFmt w:val="lowerLetter"/>
      <w:lvlText w:val="%5."/>
      <w:lvlJc w:val="left"/>
      <w:pPr>
        <w:ind w:left="4305" w:hanging="360"/>
      </w:pPr>
    </w:lvl>
    <w:lvl w:ilvl="5" w:tplc="0409001B" w:tentative="1">
      <w:start w:val="1"/>
      <w:numFmt w:val="lowerRoman"/>
      <w:lvlText w:val="%6."/>
      <w:lvlJc w:val="right"/>
      <w:pPr>
        <w:ind w:left="5025" w:hanging="180"/>
      </w:pPr>
    </w:lvl>
    <w:lvl w:ilvl="6" w:tplc="0409000F" w:tentative="1">
      <w:start w:val="1"/>
      <w:numFmt w:val="decimal"/>
      <w:lvlText w:val="%7."/>
      <w:lvlJc w:val="left"/>
      <w:pPr>
        <w:ind w:left="5745" w:hanging="360"/>
      </w:pPr>
    </w:lvl>
    <w:lvl w:ilvl="7" w:tplc="04090019" w:tentative="1">
      <w:start w:val="1"/>
      <w:numFmt w:val="lowerLetter"/>
      <w:lvlText w:val="%8."/>
      <w:lvlJc w:val="left"/>
      <w:pPr>
        <w:ind w:left="6465" w:hanging="360"/>
      </w:pPr>
    </w:lvl>
    <w:lvl w:ilvl="8" w:tplc="040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35">
    <w:nsid w:val="64BA7D43"/>
    <w:multiLevelType w:val="multilevel"/>
    <w:tmpl w:val="8A2C47C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36">
    <w:nsid w:val="65B7625D"/>
    <w:multiLevelType w:val="hybridMultilevel"/>
    <w:tmpl w:val="2DC2C210"/>
    <w:lvl w:ilvl="0" w:tplc="A468A9E4">
      <w:start w:val="1"/>
      <w:numFmt w:val="thaiNumbers"/>
      <w:lvlText w:val="(%1)"/>
      <w:lvlJc w:val="left"/>
      <w:pPr>
        <w:ind w:left="180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7">
    <w:nsid w:val="665E6D1A"/>
    <w:multiLevelType w:val="multilevel"/>
    <w:tmpl w:val="850A6E00"/>
    <w:lvl w:ilvl="0">
      <w:start w:val="1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61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3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8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7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3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48" w:hanging="1800"/>
      </w:pPr>
      <w:rPr>
        <w:rFonts w:hint="default"/>
      </w:rPr>
    </w:lvl>
  </w:abstractNum>
  <w:abstractNum w:abstractNumId="38">
    <w:nsid w:val="6A051B9C"/>
    <w:multiLevelType w:val="hybridMultilevel"/>
    <w:tmpl w:val="1B085896"/>
    <w:lvl w:ilvl="0" w:tplc="F790E0D6">
      <w:start w:val="1"/>
      <w:numFmt w:val="decimal"/>
      <w:lvlText w:val="%1)"/>
      <w:lvlJc w:val="left"/>
      <w:pPr>
        <w:ind w:left="14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45" w:hanging="360"/>
      </w:pPr>
    </w:lvl>
    <w:lvl w:ilvl="2" w:tplc="0409001B" w:tentative="1">
      <w:start w:val="1"/>
      <w:numFmt w:val="lowerRoman"/>
      <w:lvlText w:val="%3."/>
      <w:lvlJc w:val="right"/>
      <w:pPr>
        <w:ind w:left="2865" w:hanging="180"/>
      </w:pPr>
    </w:lvl>
    <w:lvl w:ilvl="3" w:tplc="0409000F" w:tentative="1">
      <w:start w:val="1"/>
      <w:numFmt w:val="decimal"/>
      <w:lvlText w:val="%4."/>
      <w:lvlJc w:val="left"/>
      <w:pPr>
        <w:ind w:left="3585" w:hanging="360"/>
      </w:pPr>
    </w:lvl>
    <w:lvl w:ilvl="4" w:tplc="04090019" w:tentative="1">
      <w:start w:val="1"/>
      <w:numFmt w:val="lowerLetter"/>
      <w:lvlText w:val="%5."/>
      <w:lvlJc w:val="left"/>
      <w:pPr>
        <w:ind w:left="4305" w:hanging="360"/>
      </w:pPr>
    </w:lvl>
    <w:lvl w:ilvl="5" w:tplc="0409001B" w:tentative="1">
      <w:start w:val="1"/>
      <w:numFmt w:val="lowerRoman"/>
      <w:lvlText w:val="%6."/>
      <w:lvlJc w:val="right"/>
      <w:pPr>
        <w:ind w:left="5025" w:hanging="180"/>
      </w:pPr>
    </w:lvl>
    <w:lvl w:ilvl="6" w:tplc="0409000F" w:tentative="1">
      <w:start w:val="1"/>
      <w:numFmt w:val="decimal"/>
      <w:lvlText w:val="%7."/>
      <w:lvlJc w:val="left"/>
      <w:pPr>
        <w:ind w:left="5745" w:hanging="360"/>
      </w:pPr>
    </w:lvl>
    <w:lvl w:ilvl="7" w:tplc="04090019" w:tentative="1">
      <w:start w:val="1"/>
      <w:numFmt w:val="lowerLetter"/>
      <w:lvlText w:val="%8."/>
      <w:lvlJc w:val="left"/>
      <w:pPr>
        <w:ind w:left="6465" w:hanging="360"/>
      </w:pPr>
    </w:lvl>
    <w:lvl w:ilvl="8" w:tplc="040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39">
    <w:nsid w:val="6A6E5EBD"/>
    <w:multiLevelType w:val="hybridMultilevel"/>
    <w:tmpl w:val="1EE8FEAC"/>
    <w:lvl w:ilvl="0" w:tplc="1F3813AC">
      <w:start w:val="4"/>
      <w:numFmt w:val="thaiNumbers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40">
    <w:nsid w:val="6B850F4B"/>
    <w:multiLevelType w:val="multilevel"/>
    <w:tmpl w:val="E8A6A91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1">
    <w:nsid w:val="70AA0C38"/>
    <w:multiLevelType w:val="multilevel"/>
    <w:tmpl w:val="BEF2F3CA"/>
    <w:lvl w:ilvl="0">
      <w:start w:val="1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0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59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42">
    <w:nsid w:val="72144923"/>
    <w:multiLevelType w:val="hybridMultilevel"/>
    <w:tmpl w:val="70A4DA8C"/>
    <w:lvl w:ilvl="0" w:tplc="AFCE16DC">
      <w:start w:val="1"/>
      <w:numFmt w:val="decimal"/>
      <w:lvlText w:val="(%1)"/>
      <w:lvlJc w:val="left"/>
      <w:pPr>
        <w:ind w:left="7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70" w:hanging="360"/>
      </w:pPr>
    </w:lvl>
    <w:lvl w:ilvl="2" w:tplc="0409001B" w:tentative="1">
      <w:start w:val="1"/>
      <w:numFmt w:val="lowerRoman"/>
      <w:lvlText w:val="%3."/>
      <w:lvlJc w:val="right"/>
      <w:pPr>
        <w:ind w:left="2190" w:hanging="180"/>
      </w:pPr>
    </w:lvl>
    <w:lvl w:ilvl="3" w:tplc="0409000F" w:tentative="1">
      <w:start w:val="1"/>
      <w:numFmt w:val="decimal"/>
      <w:lvlText w:val="%4."/>
      <w:lvlJc w:val="left"/>
      <w:pPr>
        <w:ind w:left="2910" w:hanging="360"/>
      </w:pPr>
    </w:lvl>
    <w:lvl w:ilvl="4" w:tplc="04090019" w:tentative="1">
      <w:start w:val="1"/>
      <w:numFmt w:val="lowerLetter"/>
      <w:lvlText w:val="%5."/>
      <w:lvlJc w:val="left"/>
      <w:pPr>
        <w:ind w:left="3630" w:hanging="360"/>
      </w:pPr>
    </w:lvl>
    <w:lvl w:ilvl="5" w:tplc="0409001B" w:tentative="1">
      <w:start w:val="1"/>
      <w:numFmt w:val="lowerRoman"/>
      <w:lvlText w:val="%6."/>
      <w:lvlJc w:val="right"/>
      <w:pPr>
        <w:ind w:left="4350" w:hanging="180"/>
      </w:pPr>
    </w:lvl>
    <w:lvl w:ilvl="6" w:tplc="0409000F" w:tentative="1">
      <w:start w:val="1"/>
      <w:numFmt w:val="decimal"/>
      <w:lvlText w:val="%7."/>
      <w:lvlJc w:val="left"/>
      <w:pPr>
        <w:ind w:left="5070" w:hanging="360"/>
      </w:pPr>
    </w:lvl>
    <w:lvl w:ilvl="7" w:tplc="04090019" w:tentative="1">
      <w:start w:val="1"/>
      <w:numFmt w:val="lowerLetter"/>
      <w:lvlText w:val="%8."/>
      <w:lvlJc w:val="left"/>
      <w:pPr>
        <w:ind w:left="5790" w:hanging="360"/>
      </w:pPr>
    </w:lvl>
    <w:lvl w:ilvl="8" w:tplc="040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43">
    <w:nsid w:val="784846F1"/>
    <w:multiLevelType w:val="hybridMultilevel"/>
    <w:tmpl w:val="5C2EED6E"/>
    <w:lvl w:ilvl="0" w:tplc="B9DA8AEE">
      <w:start w:val="1"/>
      <w:numFmt w:val="thaiLetters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44">
    <w:nsid w:val="7DE03B98"/>
    <w:multiLevelType w:val="hybridMultilevel"/>
    <w:tmpl w:val="3FDA0720"/>
    <w:lvl w:ilvl="0" w:tplc="125834B4">
      <w:start w:val="1"/>
      <w:numFmt w:val="decimal"/>
      <w:lvlText w:val="%1)"/>
      <w:lvlJc w:val="left"/>
      <w:pPr>
        <w:ind w:left="14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30" w:hanging="360"/>
      </w:pPr>
    </w:lvl>
    <w:lvl w:ilvl="2" w:tplc="0409001B" w:tentative="1">
      <w:start w:val="1"/>
      <w:numFmt w:val="lowerRoman"/>
      <w:lvlText w:val="%3."/>
      <w:lvlJc w:val="right"/>
      <w:pPr>
        <w:ind w:left="2850" w:hanging="180"/>
      </w:pPr>
    </w:lvl>
    <w:lvl w:ilvl="3" w:tplc="0409000F" w:tentative="1">
      <w:start w:val="1"/>
      <w:numFmt w:val="decimal"/>
      <w:lvlText w:val="%4."/>
      <w:lvlJc w:val="left"/>
      <w:pPr>
        <w:ind w:left="3570" w:hanging="360"/>
      </w:pPr>
    </w:lvl>
    <w:lvl w:ilvl="4" w:tplc="04090019" w:tentative="1">
      <w:start w:val="1"/>
      <w:numFmt w:val="lowerLetter"/>
      <w:lvlText w:val="%5."/>
      <w:lvlJc w:val="left"/>
      <w:pPr>
        <w:ind w:left="4290" w:hanging="360"/>
      </w:pPr>
    </w:lvl>
    <w:lvl w:ilvl="5" w:tplc="0409001B" w:tentative="1">
      <w:start w:val="1"/>
      <w:numFmt w:val="lowerRoman"/>
      <w:lvlText w:val="%6."/>
      <w:lvlJc w:val="right"/>
      <w:pPr>
        <w:ind w:left="5010" w:hanging="180"/>
      </w:pPr>
    </w:lvl>
    <w:lvl w:ilvl="6" w:tplc="0409000F" w:tentative="1">
      <w:start w:val="1"/>
      <w:numFmt w:val="decimal"/>
      <w:lvlText w:val="%7."/>
      <w:lvlJc w:val="left"/>
      <w:pPr>
        <w:ind w:left="5730" w:hanging="360"/>
      </w:pPr>
    </w:lvl>
    <w:lvl w:ilvl="7" w:tplc="04090019" w:tentative="1">
      <w:start w:val="1"/>
      <w:numFmt w:val="lowerLetter"/>
      <w:lvlText w:val="%8."/>
      <w:lvlJc w:val="left"/>
      <w:pPr>
        <w:ind w:left="6450" w:hanging="360"/>
      </w:pPr>
    </w:lvl>
    <w:lvl w:ilvl="8" w:tplc="0409001B" w:tentative="1">
      <w:start w:val="1"/>
      <w:numFmt w:val="lowerRoman"/>
      <w:lvlText w:val="%9."/>
      <w:lvlJc w:val="right"/>
      <w:pPr>
        <w:ind w:left="7170" w:hanging="180"/>
      </w:pPr>
    </w:lvl>
  </w:abstractNum>
  <w:num w:numId="1">
    <w:abstractNumId w:val="10"/>
  </w:num>
  <w:num w:numId="2">
    <w:abstractNumId w:val="17"/>
  </w:num>
  <w:num w:numId="3">
    <w:abstractNumId w:val="14"/>
  </w:num>
  <w:num w:numId="4">
    <w:abstractNumId w:val="29"/>
  </w:num>
  <w:num w:numId="5">
    <w:abstractNumId w:val="2"/>
  </w:num>
  <w:num w:numId="6">
    <w:abstractNumId w:val="36"/>
  </w:num>
  <w:num w:numId="7">
    <w:abstractNumId w:val="20"/>
  </w:num>
  <w:num w:numId="8">
    <w:abstractNumId w:val="23"/>
  </w:num>
  <w:num w:numId="9">
    <w:abstractNumId w:val="30"/>
  </w:num>
  <w:num w:numId="10">
    <w:abstractNumId w:val="39"/>
  </w:num>
  <w:num w:numId="11">
    <w:abstractNumId w:val="32"/>
  </w:num>
  <w:num w:numId="12">
    <w:abstractNumId w:val="5"/>
  </w:num>
  <w:num w:numId="13">
    <w:abstractNumId w:val="19"/>
  </w:num>
  <w:num w:numId="14">
    <w:abstractNumId w:val="7"/>
  </w:num>
  <w:num w:numId="15">
    <w:abstractNumId w:val="22"/>
  </w:num>
  <w:num w:numId="16">
    <w:abstractNumId w:val="3"/>
  </w:num>
  <w:num w:numId="17">
    <w:abstractNumId w:val="24"/>
  </w:num>
  <w:num w:numId="18">
    <w:abstractNumId w:val="21"/>
  </w:num>
  <w:num w:numId="19">
    <w:abstractNumId w:val="8"/>
  </w:num>
  <w:num w:numId="20">
    <w:abstractNumId w:val="35"/>
  </w:num>
  <w:num w:numId="21">
    <w:abstractNumId w:val="6"/>
  </w:num>
  <w:num w:numId="22">
    <w:abstractNumId w:val="31"/>
  </w:num>
  <w:num w:numId="23">
    <w:abstractNumId w:val="37"/>
  </w:num>
  <w:num w:numId="24">
    <w:abstractNumId w:val="16"/>
  </w:num>
  <w:num w:numId="25">
    <w:abstractNumId w:val="0"/>
  </w:num>
  <w:num w:numId="26">
    <w:abstractNumId w:val="28"/>
  </w:num>
  <w:num w:numId="27">
    <w:abstractNumId w:val="44"/>
  </w:num>
  <w:num w:numId="28">
    <w:abstractNumId w:val="11"/>
  </w:num>
  <w:num w:numId="29">
    <w:abstractNumId w:val="38"/>
  </w:num>
  <w:num w:numId="30">
    <w:abstractNumId w:val="18"/>
  </w:num>
  <w:num w:numId="31">
    <w:abstractNumId w:val="15"/>
  </w:num>
  <w:num w:numId="32">
    <w:abstractNumId w:val="26"/>
  </w:num>
  <w:num w:numId="33">
    <w:abstractNumId w:val="42"/>
  </w:num>
  <w:num w:numId="34">
    <w:abstractNumId w:val="27"/>
  </w:num>
  <w:num w:numId="35">
    <w:abstractNumId w:val="9"/>
  </w:num>
  <w:num w:numId="36">
    <w:abstractNumId w:val="41"/>
  </w:num>
  <w:num w:numId="37">
    <w:abstractNumId w:val="34"/>
  </w:num>
  <w:num w:numId="38">
    <w:abstractNumId w:val="13"/>
  </w:num>
  <w:num w:numId="39">
    <w:abstractNumId w:val="25"/>
  </w:num>
  <w:num w:numId="40">
    <w:abstractNumId w:val="4"/>
  </w:num>
  <w:num w:numId="41">
    <w:abstractNumId w:val="43"/>
  </w:num>
  <w:num w:numId="42">
    <w:abstractNumId w:val="1"/>
  </w:num>
  <w:num w:numId="43">
    <w:abstractNumId w:val="33"/>
  </w:num>
  <w:num w:numId="44">
    <w:abstractNumId w:val="12"/>
  </w:num>
  <w:num w:numId="45">
    <w:abstractNumId w:val="40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2CDA"/>
    <w:rsid w:val="000009B3"/>
    <w:rsid w:val="00000B47"/>
    <w:rsid w:val="00001332"/>
    <w:rsid w:val="0000139A"/>
    <w:rsid w:val="00001941"/>
    <w:rsid w:val="00003782"/>
    <w:rsid w:val="00003F7A"/>
    <w:rsid w:val="00004C41"/>
    <w:rsid w:val="00004F47"/>
    <w:rsid w:val="00005338"/>
    <w:rsid w:val="00005717"/>
    <w:rsid w:val="00006283"/>
    <w:rsid w:val="00006860"/>
    <w:rsid w:val="000076A0"/>
    <w:rsid w:val="00012450"/>
    <w:rsid w:val="00014913"/>
    <w:rsid w:val="00015F17"/>
    <w:rsid w:val="00016BEC"/>
    <w:rsid w:val="00016C9F"/>
    <w:rsid w:val="00017569"/>
    <w:rsid w:val="00017645"/>
    <w:rsid w:val="00017FB1"/>
    <w:rsid w:val="000204C2"/>
    <w:rsid w:val="00021BCD"/>
    <w:rsid w:val="00021DEF"/>
    <w:rsid w:val="00021E99"/>
    <w:rsid w:val="00022C4C"/>
    <w:rsid w:val="0002439B"/>
    <w:rsid w:val="00024798"/>
    <w:rsid w:val="0002537E"/>
    <w:rsid w:val="00026312"/>
    <w:rsid w:val="00027B53"/>
    <w:rsid w:val="00033B6C"/>
    <w:rsid w:val="00035677"/>
    <w:rsid w:val="00035798"/>
    <w:rsid w:val="00037A33"/>
    <w:rsid w:val="00037EFE"/>
    <w:rsid w:val="0004045F"/>
    <w:rsid w:val="00041424"/>
    <w:rsid w:val="00041AE9"/>
    <w:rsid w:val="00041C4D"/>
    <w:rsid w:val="00047F97"/>
    <w:rsid w:val="00051002"/>
    <w:rsid w:val="000525B7"/>
    <w:rsid w:val="00054AB5"/>
    <w:rsid w:val="00056F75"/>
    <w:rsid w:val="000570FA"/>
    <w:rsid w:val="00061087"/>
    <w:rsid w:val="00061B3C"/>
    <w:rsid w:val="00061D9D"/>
    <w:rsid w:val="00061E87"/>
    <w:rsid w:val="00061F61"/>
    <w:rsid w:val="00062267"/>
    <w:rsid w:val="0006276A"/>
    <w:rsid w:val="00063263"/>
    <w:rsid w:val="00063943"/>
    <w:rsid w:val="00063C96"/>
    <w:rsid w:val="000640D4"/>
    <w:rsid w:val="0006583D"/>
    <w:rsid w:val="00066449"/>
    <w:rsid w:val="0006752A"/>
    <w:rsid w:val="0007000D"/>
    <w:rsid w:val="00070150"/>
    <w:rsid w:val="000726F2"/>
    <w:rsid w:val="00072D5E"/>
    <w:rsid w:val="000735C3"/>
    <w:rsid w:val="00074017"/>
    <w:rsid w:val="00074F65"/>
    <w:rsid w:val="000756EC"/>
    <w:rsid w:val="00075A47"/>
    <w:rsid w:val="0007657A"/>
    <w:rsid w:val="00080253"/>
    <w:rsid w:val="00080438"/>
    <w:rsid w:val="00081D3E"/>
    <w:rsid w:val="00083518"/>
    <w:rsid w:val="000840AC"/>
    <w:rsid w:val="00085643"/>
    <w:rsid w:val="000868E1"/>
    <w:rsid w:val="0008705A"/>
    <w:rsid w:val="000875DA"/>
    <w:rsid w:val="00091C72"/>
    <w:rsid w:val="000924E0"/>
    <w:rsid w:val="00092544"/>
    <w:rsid w:val="00092890"/>
    <w:rsid w:val="00092E0C"/>
    <w:rsid w:val="00092E86"/>
    <w:rsid w:val="00094296"/>
    <w:rsid w:val="000962F2"/>
    <w:rsid w:val="00096D08"/>
    <w:rsid w:val="00097377"/>
    <w:rsid w:val="000A0282"/>
    <w:rsid w:val="000A2301"/>
    <w:rsid w:val="000A4F4B"/>
    <w:rsid w:val="000A55A8"/>
    <w:rsid w:val="000A5A0A"/>
    <w:rsid w:val="000A653C"/>
    <w:rsid w:val="000A7BFD"/>
    <w:rsid w:val="000B193E"/>
    <w:rsid w:val="000B1CD0"/>
    <w:rsid w:val="000B2EFE"/>
    <w:rsid w:val="000B33C5"/>
    <w:rsid w:val="000B4671"/>
    <w:rsid w:val="000B4DA6"/>
    <w:rsid w:val="000B5983"/>
    <w:rsid w:val="000B6862"/>
    <w:rsid w:val="000C18B1"/>
    <w:rsid w:val="000C3155"/>
    <w:rsid w:val="000C3493"/>
    <w:rsid w:val="000C6A93"/>
    <w:rsid w:val="000C6FD2"/>
    <w:rsid w:val="000C77C4"/>
    <w:rsid w:val="000C7D52"/>
    <w:rsid w:val="000D20B9"/>
    <w:rsid w:val="000D2BF5"/>
    <w:rsid w:val="000D34C6"/>
    <w:rsid w:val="000D40B0"/>
    <w:rsid w:val="000D658D"/>
    <w:rsid w:val="000D6DCD"/>
    <w:rsid w:val="000D7A86"/>
    <w:rsid w:val="000E0FE2"/>
    <w:rsid w:val="000E1AD1"/>
    <w:rsid w:val="000E2B08"/>
    <w:rsid w:val="000E405D"/>
    <w:rsid w:val="000E40D6"/>
    <w:rsid w:val="000E4824"/>
    <w:rsid w:val="000E4ACE"/>
    <w:rsid w:val="000E508E"/>
    <w:rsid w:val="000E531D"/>
    <w:rsid w:val="000E5B7E"/>
    <w:rsid w:val="000E6968"/>
    <w:rsid w:val="000F0DA0"/>
    <w:rsid w:val="000F1C2F"/>
    <w:rsid w:val="000F1DED"/>
    <w:rsid w:val="000F221E"/>
    <w:rsid w:val="00101AE7"/>
    <w:rsid w:val="001022C9"/>
    <w:rsid w:val="001024F2"/>
    <w:rsid w:val="0010256F"/>
    <w:rsid w:val="00103071"/>
    <w:rsid w:val="00103652"/>
    <w:rsid w:val="00103BB1"/>
    <w:rsid w:val="00103F91"/>
    <w:rsid w:val="00104535"/>
    <w:rsid w:val="001047A4"/>
    <w:rsid w:val="00107812"/>
    <w:rsid w:val="00107901"/>
    <w:rsid w:val="00107DC9"/>
    <w:rsid w:val="00110A1A"/>
    <w:rsid w:val="00110DD5"/>
    <w:rsid w:val="001119FE"/>
    <w:rsid w:val="0011244C"/>
    <w:rsid w:val="00112C39"/>
    <w:rsid w:val="00112DDD"/>
    <w:rsid w:val="00113FDE"/>
    <w:rsid w:val="00114897"/>
    <w:rsid w:val="0011648A"/>
    <w:rsid w:val="0011685D"/>
    <w:rsid w:val="00120337"/>
    <w:rsid w:val="0012069A"/>
    <w:rsid w:val="00120E1D"/>
    <w:rsid w:val="00123D09"/>
    <w:rsid w:val="001242E8"/>
    <w:rsid w:val="001243FB"/>
    <w:rsid w:val="00125EBD"/>
    <w:rsid w:val="00130883"/>
    <w:rsid w:val="00131857"/>
    <w:rsid w:val="00132164"/>
    <w:rsid w:val="00132C44"/>
    <w:rsid w:val="001335C2"/>
    <w:rsid w:val="001336C6"/>
    <w:rsid w:val="00133CF7"/>
    <w:rsid w:val="00135DA6"/>
    <w:rsid w:val="001372C6"/>
    <w:rsid w:val="0013730E"/>
    <w:rsid w:val="00140EE6"/>
    <w:rsid w:val="00141AB9"/>
    <w:rsid w:val="0014211A"/>
    <w:rsid w:val="00146689"/>
    <w:rsid w:val="00150027"/>
    <w:rsid w:val="00151F91"/>
    <w:rsid w:val="00152382"/>
    <w:rsid w:val="00152B1B"/>
    <w:rsid w:val="00153F05"/>
    <w:rsid w:val="00154007"/>
    <w:rsid w:val="001553AF"/>
    <w:rsid w:val="00155E1D"/>
    <w:rsid w:val="0015622A"/>
    <w:rsid w:val="00156A58"/>
    <w:rsid w:val="00156B4C"/>
    <w:rsid w:val="00156DBA"/>
    <w:rsid w:val="001607A2"/>
    <w:rsid w:val="001612EE"/>
    <w:rsid w:val="00161BFA"/>
    <w:rsid w:val="00162475"/>
    <w:rsid w:val="001643D0"/>
    <w:rsid w:val="001646C9"/>
    <w:rsid w:val="001646F0"/>
    <w:rsid w:val="0017057B"/>
    <w:rsid w:val="00171437"/>
    <w:rsid w:val="00171B97"/>
    <w:rsid w:val="00171C25"/>
    <w:rsid w:val="001724B4"/>
    <w:rsid w:val="00172A8B"/>
    <w:rsid w:val="0017415D"/>
    <w:rsid w:val="00174588"/>
    <w:rsid w:val="00174C36"/>
    <w:rsid w:val="001758B0"/>
    <w:rsid w:val="001763BC"/>
    <w:rsid w:val="00176501"/>
    <w:rsid w:val="0017665E"/>
    <w:rsid w:val="00177E90"/>
    <w:rsid w:val="00180762"/>
    <w:rsid w:val="0018308A"/>
    <w:rsid w:val="00183607"/>
    <w:rsid w:val="001837A2"/>
    <w:rsid w:val="001846F0"/>
    <w:rsid w:val="001847A5"/>
    <w:rsid w:val="00187838"/>
    <w:rsid w:val="00192133"/>
    <w:rsid w:val="00193332"/>
    <w:rsid w:val="00193FB7"/>
    <w:rsid w:val="0019412F"/>
    <w:rsid w:val="0019486C"/>
    <w:rsid w:val="00194887"/>
    <w:rsid w:val="00195FA1"/>
    <w:rsid w:val="00196C22"/>
    <w:rsid w:val="00196D78"/>
    <w:rsid w:val="0019750C"/>
    <w:rsid w:val="001A39AC"/>
    <w:rsid w:val="001B01F2"/>
    <w:rsid w:val="001B03E4"/>
    <w:rsid w:val="001B1B45"/>
    <w:rsid w:val="001B1C2D"/>
    <w:rsid w:val="001B1C32"/>
    <w:rsid w:val="001B2B1C"/>
    <w:rsid w:val="001B31C8"/>
    <w:rsid w:val="001B41AC"/>
    <w:rsid w:val="001B4306"/>
    <w:rsid w:val="001B5EB0"/>
    <w:rsid w:val="001B61BF"/>
    <w:rsid w:val="001B632F"/>
    <w:rsid w:val="001B7640"/>
    <w:rsid w:val="001B7B58"/>
    <w:rsid w:val="001C28A2"/>
    <w:rsid w:val="001C2BDD"/>
    <w:rsid w:val="001C3379"/>
    <w:rsid w:val="001C3A93"/>
    <w:rsid w:val="001C4B6F"/>
    <w:rsid w:val="001C6100"/>
    <w:rsid w:val="001C68FB"/>
    <w:rsid w:val="001C6CC6"/>
    <w:rsid w:val="001C72AF"/>
    <w:rsid w:val="001D08C9"/>
    <w:rsid w:val="001D0905"/>
    <w:rsid w:val="001D0D71"/>
    <w:rsid w:val="001D14E6"/>
    <w:rsid w:val="001D1FC2"/>
    <w:rsid w:val="001D232A"/>
    <w:rsid w:val="001D25BD"/>
    <w:rsid w:val="001D4E60"/>
    <w:rsid w:val="001D4F74"/>
    <w:rsid w:val="001D51E2"/>
    <w:rsid w:val="001D5FDA"/>
    <w:rsid w:val="001D6E30"/>
    <w:rsid w:val="001D6F0D"/>
    <w:rsid w:val="001E099B"/>
    <w:rsid w:val="001E1DFD"/>
    <w:rsid w:val="001E22DA"/>
    <w:rsid w:val="001E305D"/>
    <w:rsid w:val="001E3CCC"/>
    <w:rsid w:val="001E498F"/>
    <w:rsid w:val="001F0FA2"/>
    <w:rsid w:val="001F123D"/>
    <w:rsid w:val="001F2909"/>
    <w:rsid w:val="001F388C"/>
    <w:rsid w:val="001F4365"/>
    <w:rsid w:val="001F46E5"/>
    <w:rsid w:val="001F52C3"/>
    <w:rsid w:val="001F5D51"/>
    <w:rsid w:val="001F5E85"/>
    <w:rsid w:val="001F7092"/>
    <w:rsid w:val="0020040C"/>
    <w:rsid w:val="002006E6"/>
    <w:rsid w:val="00200924"/>
    <w:rsid w:val="00200E8E"/>
    <w:rsid w:val="00201F81"/>
    <w:rsid w:val="0020245B"/>
    <w:rsid w:val="00202EC1"/>
    <w:rsid w:val="00203274"/>
    <w:rsid w:val="0020377A"/>
    <w:rsid w:val="002053B2"/>
    <w:rsid w:val="0020557A"/>
    <w:rsid w:val="00205909"/>
    <w:rsid w:val="00205EE5"/>
    <w:rsid w:val="002064C1"/>
    <w:rsid w:val="002073E1"/>
    <w:rsid w:val="00210B37"/>
    <w:rsid w:val="00211DFD"/>
    <w:rsid w:val="00213D32"/>
    <w:rsid w:val="00213DC2"/>
    <w:rsid w:val="00214541"/>
    <w:rsid w:val="00215CBD"/>
    <w:rsid w:val="002160D2"/>
    <w:rsid w:val="002162B7"/>
    <w:rsid w:val="00216928"/>
    <w:rsid w:val="0022021C"/>
    <w:rsid w:val="002214BA"/>
    <w:rsid w:val="002222CD"/>
    <w:rsid w:val="00222BA4"/>
    <w:rsid w:val="002248E8"/>
    <w:rsid w:val="002255B4"/>
    <w:rsid w:val="00225D3D"/>
    <w:rsid w:val="002272B0"/>
    <w:rsid w:val="00227F2C"/>
    <w:rsid w:val="00230AF0"/>
    <w:rsid w:val="002329F0"/>
    <w:rsid w:val="00232BA6"/>
    <w:rsid w:val="00232C4A"/>
    <w:rsid w:val="00232FB0"/>
    <w:rsid w:val="00233690"/>
    <w:rsid w:val="00234405"/>
    <w:rsid w:val="00234686"/>
    <w:rsid w:val="002346EF"/>
    <w:rsid w:val="00235C89"/>
    <w:rsid w:val="00235D9B"/>
    <w:rsid w:val="0023692E"/>
    <w:rsid w:val="00236A8F"/>
    <w:rsid w:val="00236FA0"/>
    <w:rsid w:val="00237210"/>
    <w:rsid w:val="002372C0"/>
    <w:rsid w:val="00237ABB"/>
    <w:rsid w:val="002416C4"/>
    <w:rsid w:val="00243903"/>
    <w:rsid w:val="00244583"/>
    <w:rsid w:val="00246D46"/>
    <w:rsid w:val="002477F4"/>
    <w:rsid w:val="002479ED"/>
    <w:rsid w:val="00250631"/>
    <w:rsid w:val="002540FD"/>
    <w:rsid w:val="002548B6"/>
    <w:rsid w:val="00254D11"/>
    <w:rsid w:val="0025568D"/>
    <w:rsid w:val="002603E7"/>
    <w:rsid w:val="002610E4"/>
    <w:rsid w:val="00261C2B"/>
    <w:rsid w:val="002621D6"/>
    <w:rsid w:val="0026296C"/>
    <w:rsid w:val="00263286"/>
    <w:rsid w:val="00264176"/>
    <w:rsid w:val="00265E45"/>
    <w:rsid w:val="00266EFE"/>
    <w:rsid w:val="00266FAB"/>
    <w:rsid w:val="00267459"/>
    <w:rsid w:val="00267E76"/>
    <w:rsid w:val="00270255"/>
    <w:rsid w:val="002702B8"/>
    <w:rsid w:val="0027179B"/>
    <w:rsid w:val="00271AD0"/>
    <w:rsid w:val="00272518"/>
    <w:rsid w:val="002725E1"/>
    <w:rsid w:val="00272FA2"/>
    <w:rsid w:val="002736AC"/>
    <w:rsid w:val="00273A0A"/>
    <w:rsid w:val="00273EB4"/>
    <w:rsid w:val="002747A4"/>
    <w:rsid w:val="00274CCE"/>
    <w:rsid w:val="00276128"/>
    <w:rsid w:val="002762D0"/>
    <w:rsid w:val="00276C61"/>
    <w:rsid w:val="00277BDA"/>
    <w:rsid w:val="00277CD7"/>
    <w:rsid w:val="0028282D"/>
    <w:rsid w:val="002838C1"/>
    <w:rsid w:val="002848C4"/>
    <w:rsid w:val="00285794"/>
    <w:rsid w:val="0028622D"/>
    <w:rsid w:val="00286541"/>
    <w:rsid w:val="00287F2C"/>
    <w:rsid w:val="00292EAE"/>
    <w:rsid w:val="00295F99"/>
    <w:rsid w:val="00296054"/>
    <w:rsid w:val="00297A4B"/>
    <w:rsid w:val="00297B77"/>
    <w:rsid w:val="00297BCD"/>
    <w:rsid w:val="002A0060"/>
    <w:rsid w:val="002A1C9F"/>
    <w:rsid w:val="002A2759"/>
    <w:rsid w:val="002A38E8"/>
    <w:rsid w:val="002A413A"/>
    <w:rsid w:val="002A4AEF"/>
    <w:rsid w:val="002A4D59"/>
    <w:rsid w:val="002A5B91"/>
    <w:rsid w:val="002A5E0A"/>
    <w:rsid w:val="002A7329"/>
    <w:rsid w:val="002A74F2"/>
    <w:rsid w:val="002B0FCF"/>
    <w:rsid w:val="002B1366"/>
    <w:rsid w:val="002B2DCF"/>
    <w:rsid w:val="002B578B"/>
    <w:rsid w:val="002B64C9"/>
    <w:rsid w:val="002C1049"/>
    <w:rsid w:val="002C2706"/>
    <w:rsid w:val="002C3449"/>
    <w:rsid w:val="002C4802"/>
    <w:rsid w:val="002C586E"/>
    <w:rsid w:val="002C5B33"/>
    <w:rsid w:val="002C6CE2"/>
    <w:rsid w:val="002C7CD4"/>
    <w:rsid w:val="002D08E8"/>
    <w:rsid w:val="002D0F2E"/>
    <w:rsid w:val="002D14F4"/>
    <w:rsid w:val="002D2148"/>
    <w:rsid w:val="002D255E"/>
    <w:rsid w:val="002D3433"/>
    <w:rsid w:val="002D3B88"/>
    <w:rsid w:val="002D5488"/>
    <w:rsid w:val="002D5E83"/>
    <w:rsid w:val="002D6CF3"/>
    <w:rsid w:val="002D71BF"/>
    <w:rsid w:val="002D77FC"/>
    <w:rsid w:val="002E1EB8"/>
    <w:rsid w:val="002E2D5F"/>
    <w:rsid w:val="002E31C1"/>
    <w:rsid w:val="002E3473"/>
    <w:rsid w:val="002E3E2C"/>
    <w:rsid w:val="002E4C7A"/>
    <w:rsid w:val="002E4C98"/>
    <w:rsid w:val="002E4E8D"/>
    <w:rsid w:val="002F44B2"/>
    <w:rsid w:val="002F4AB2"/>
    <w:rsid w:val="002F548D"/>
    <w:rsid w:val="002F5772"/>
    <w:rsid w:val="002F7375"/>
    <w:rsid w:val="003006E2"/>
    <w:rsid w:val="00300A43"/>
    <w:rsid w:val="00301158"/>
    <w:rsid w:val="00301577"/>
    <w:rsid w:val="00301588"/>
    <w:rsid w:val="00301CA6"/>
    <w:rsid w:val="00302050"/>
    <w:rsid w:val="00303619"/>
    <w:rsid w:val="00304DD2"/>
    <w:rsid w:val="00305681"/>
    <w:rsid w:val="00306E41"/>
    <w:rsid w:val="00307DD2"/>
    <w:rsid w:val="003102F5"/>
    <w:rsid w:val="00310E37"/>
    <w:rsid w:val="00312E6D"/>
    <w:rsid w:val="00312EAB"/>
    <w:rsid w:val="00313AB0"/>
    <w:rsid w:val="0031478A"/>
    <w:rsid w:val="003152A7"/>
    <w:rsid w:val="0031733B"/>
    <w:rsid w:val="00320A68"/>
    <w:rsid w:val="003218FC"/>
    <w:rsid w:val="00321B0A"/>
    <w:rsid w:val="00321CF4"/>
    <w:rsid w:val="00323E30"/>
    <w:rsid w:val="00324B3A"/>
    <w:rsid w:val="003258D8"/>
    <w:rsid w:val="00325A54"/>
    <w:rsid w:val="00325AFB"/>
    <w:rsid w:val="00326842"/>
    <w:rsid w:val="00326D54"/>
    <w:rsid w:val="00326DE6"/>
    <w:rsid w:val="00331059"/>
    <w:rsid w:val="00331CFC"/>
    <w:rsid w:val="0033281A"/>
    <w:rsid w:val="00333BB8"/>
    <w:rsid w:val="003342FF"/>
    <w:rsid w:val="0033436F"/>
    <w:rsid w:val="003347BB"/>
    <w:rsid w:val="00334906"/>
    <w:rsid w:val="00335F73"/>
    <w:rsid w:val="00336240"/>
    <w:rsid w:val="003362FE"/>
    <w:rsid w:val="00336A7D"/>
    <w:rsid w:val="00336AF3"/>
    <w:rsid w:val="00342274"/>
    <w:rsid w:val="0034261D"/>
    <w:rsid w:val="00344C7A"/>
    <w:rsid w:val="00345DC2"/>
    <w:rsid w:val="00346FFA"/>
    <w:rsid w:val="0034741C"/>
    <w:rsid w:val="00347F4D"/>
    <w:rsid w:val="00351683"/>
    <w:rsid w:val="003518F5"/>
    <w:rsid w:val="0035228F"/>
    <w:rsid w:val="0035480F"/>
    <w:rsid w:val="00354A43"/>
    <w:rsid w:val="00354F84"/>
    <w:rsid w:val="00355277"/>
    <w:rsid w:val="00360253"/>
    <w:rsid w:val="00360D68"/>
    <w:rsid w:val="00361F7E"/>
    <w:rsid w:val="00362386"/>
    <w:rsid w:val="003638E9"/>
    <w:rsid w:val="0036483F"/>
    <w:rsid w:val="003653F0"/>
    <w:rsid w:val="00365992"/>
    <w:rsid w:val="00366AF0"/>
    <w:rsid w:val="0036761E"/>
    <w:rsid w:val="00367CF7"/>
    <w:rsid w:val="003716D7"/>
    <w:rsid w:val="00371F14"/>
    <w:rsid w:val="00371FD0"/>
    <w:rsid w:val="00372312"/>
    <w:rsid w:val="003735A2"/>
    <w:rsid w:val="00374470"/>
    <w:rsid w:val="00376A00"/>
    <w:rsid w:val="0037764E"/>
    <w:rsid w:val="00382E89"/>
    <w:rsid w:val="0038369A"/>
    <w:rsid w:val="00383DB3"/>
    <w:rsid w:val="00383E00"/>
    <w:rsid w:val="003840C4"/>
    <w:rsid w:val="003846A4"/>
    <w:rsid w:val="003855E2"/>
    <w:rsid w:val="00386AF6"/>
    <w:rsid w:val="00387B20"/>
    <w:rsid w:val="00390BA9"/>
    <w:rsid w:val="00391016"/>
    <w:rsid w:val="00391D04"/>
    <w:rsid w:val="003938F9"/>
    <w:rsid w:val="00393B5A"/>
    <w:rsid w:val="00393FFC"/>
    <w:rsid w:val="003940BD"/>
    <w:rsid w:val="00394A54"/>
    <w:rsid w:val="0039607F"/>
    <w:rsid w:val="00396EE9"/>
    <w:rsid w:val="0039749E"/>
    <w:rsid w:val="003974F4"/>
    <w:rsid w:val="003975C6"/>
    <w:rsid w:val="00397657"/>
    <w:rsid w:val="003A1448"/>
    <w:rsid w:val="003A185A"/>
    <w:rsid w:val="003A28E2"/>
    <w:rsid w:val="003A34E3"/>
    <w:rsid w:val="003A465E"/>
    <w:rsid w:val="003B0936"/>
    <w:rsid w:val="003B0B81"/>
    <w:rsid w:val="003B156D"/>
    <w:rsid w:val="003B21E6"/>
    <w:rsid w:val="003B22D4"/>
    <w:rsid w:val="003B3E30"/>
    <w:rsid w:val="003B585F"/>
    <w:rsid w:val="003B7D27"/>
    <w:rsid w:val="003C10E2"/>
    <w:rsid w:val="003C144E"/>
    <w:rsid w:val="003C2131"/>
    <w:rsid w:val="003C2291"/>
    <w:rsid w:val="003C4F3E"/>
    <w:rsid w:val="003C510B"/>
    <w:rsid w:val="003D08BC"/>
    <w:rsid w:val="003D0BD9"/>
    <w:rsid w:val="003D0D70"/>
    <w:rsid w:val="003D21FF"/>
    <w:rsid w:val="003D419C"/>
    <w:rsid w:val="003D4A11"/>
    <w:rsid w:val="003D4DA4"/>
    <w:rsid w:val="003D57FC"/>
    <w:rsid w:val="003D6303"/>
    <w:rsid w:val="003D648E"/>
    <w:rsid w:val="003D6C98"/>
    <w:rsid w:val="003D7E49"/>
    <w:rsid w:val="003E1235"/>
    <w:rsid w:val="003E2319"/>
    <w:rsid w:val="003E310A"/>
    <w:rsid w:val="003E34BD"/>
    <w:rsid w:val="003E35B0"/>
    <w:rsid w:val="003E5A63"/>
    <w:rsid w:val="003E69EA"/>
    <w:rsid w:val="003E703B"/>
    <w:rsid w:val="003E707A"/>
    <w:rsid w:val="003F0403"/>
    <w:rsid w:val="003F15F7"/>
    <w:rsid w:val="003F3815"/>
    <w:rsid w:val="003F4EE6"/>
    <w:rsid w:val="003F5B16"/>
    <w:rsid w:val="003F5E1D"/>
    <w:rsid w:val="003F5F47"/>
    <w:rsid w:val="003F73EE"/>
    <w:rsid w:val="0040100D"/>
    <w:rsid w:val="004018BF"/>
    <w:rsid w:val="00402544"/>
    <w:rsid w:val="004044E6"/>
    <w:rsid w:val="00405250"/>
    <w:rsid w:val="004067B5"/>
    <w:rsid w:val="0040779D"/>
    <w:rsid w:val="00410302"/>
    <w:rsid w:val="0041132F"/>
    <w:rsid w:val="004120E4"/>
    <w:rsid w:val="00412321"/>
    <w:rsid w:val="00412A01"/>
    <w:rsid w:val="00412CDE"/>
    <w:rsid w:val="00414481"/>
    <w:rsid w:val="004147C2"/>
    <w:rsid w:val="004157D4"/>
    <w:rsid w:val="00416897"/>
    <w:rsid w:val="00416A6A"/>
    <w:rsid w:val="00417401"/>
    <w:rsid w:val="0042015C"/>
    <w:rsid w:val="00420A32"/>
    <w:rsid w:val="00421E8E"/>
    <w:rsid w:val="004220AF"/>
    <w:rsid w:val="0042662F"/>
    <w:rsid w:val="004272FB"/>
    <w:rsid w:val="00430AD5"/>
    <w:rsid w:val="004323CA"/>
    <w:rsid w:val="004328B0"/>
    <w:rsid w:val="00433929"/>
    <w:rsid w:val="00434505"/>
    <w:rsid w:val="004347BC"/>
    <w:rsid w:val="00435068"/>
    <w:rsid w:val="00435C43"/>
    <w:rsid w:val="004360A1"/>
    <w:rsid w:val="0043631C"/>
    <w:rsid w:val="0043688A"/>
    <w:rsid w:val="00436BD9"/>
    <w:rsid w:val="00436E16"/>
    <w:rsid w:val="00437D61"/>
    <w:rsid w:val="004404E7"/>
    <w:rsid w:val="0044199C"/>
    <w:rsid w:val="0044252A"/>
    <w:rsid w:val="00442DDB"/>
    <w:rsid w:val="00443B91"/>
    <w:rsid w:val="00443FFD"/>
    <w:rsid w:val="00444186"/>
    <w:rsid w:val="004444C8"/>
    <w:rsid w:val="004456F9"/>
    <w:rsid w:val="00446A83"/>
    <w:rsid w:val="004470AA"/>
    <w:rsid w:val="00450ED4"/>
    <w:rsid w:val="0045248A"/>
    <w:rsid w:val="00453804"/>
    <w:rsid w:val="0045384C"/>
    <w:rsid w:val="00453A83"/>
    <w:rsid w:val="00453D95"/>
    <w:rsid w:val="00454814"/>
    <w:rsid w:val="00455DB1"/>
    <w:rsid w:val="00460797"/>
    <w:rsid w:val="00461739"/>
    <w:rsid w:val="00461ADF"/>
    <w:rsid w:val="00462A84"/>
    <w:rsid w:val="0046390A"/>
    <w:rsid w:val="004639E5"/>
    <w:rsid w:val="004642E7"/>
    <w:rsid w:val="004643C5"/>
    <w:rsid w:val="004648AA"/>
    <w:rsid w:val="00467612"/>
    <w:rsid w:val="0047071E"/>
    <w:rsid w:val="00471007"/>
    <w:rsid w:val="004740BD"/>
    <w:rsid w:val="004745AA"/>
    <w:rsid w:val="004747A3"/>
    <w:rsid w:val="00474A26"/>
    <w:rsid w:val="00474ED5"/>
    <w:rsid w:val="00475BD4"/>
    <w:rsid w:val="0047749A"/>
    <w:rsid w:val="00480249"/>
    <w:rsid w:val="00481569"/>
    <w:rsid w:val="004818FA"/>
    <w:rsid w:val="004827D9"/>
    <w:rsid w:val="00485C96"/>
    <w:rsid w:val="004861D8"/>
    <w:rsid w:val="00487E00"/>
    <w:rsid w:val="00490A8E"/>
    <w:rsid w:val="00490B71"/>
    <w:rsid w:val="004918DD"/>
    <w:rsid w:val="00491D68"/>
    <w:rsid w:val="00492565"/>
    <w:rsid w:val="00492593"/>
    <w:rsid w:val="00493994"/>
    <w:rsid w:val="00495EF5"/>
    <w:rsid w:val="0049694C"/>
    <w:rsid w:val="00496AD5"/>
    <w:rsid w:val="004A09A2"/>
    <w:rsid w:val="004A1FEB"/>
    <w:rsid w:val="004A658A"/>
    <w:rsid w:val="004B0274"/>
    <w:rsid w:val="004B068A"/>
    <w:rsid w:val="004B1497"/>
    <w:rsid w:val="004B1F3B"/>
    <w:rsid w:val="004B2829"/>
    <w:rsid w:val="004B39C1"/>
    <w:rsid w:val="004B4D7E"/>
    <w:rsid w:val="004B556B"/>
    <w:rsid w:val="004B5B0B"/>
    <w:rsid w:val="004B6EC8"/>
    <w:rsid w:val="004B6F1B"/>
    <w:rsid w:val="004C14EB"/>
    <w:rsid w:val="004C1715"/>
    <w:rsid w:val="004C1C03"/>
    <w:rsid w:val="004C388B"/>
    <w:rsid w:val="004C521D"/>
    <w:rsid w:val="004C53C8"/>
    <w:rsid w:val="004C6E92"/>
    <w:rsid w:val="004C78C7"/>
    <w:rsid w:val="004D05D6"/>
    <w:rsid w:val="004D1B94"/>
    <w:rsid w:val="004D1D7D"/>
    <w:rsid w:val="004D30BD"/>
    <w:rsid w:val="004D3B0C"/>
    <w:rsid w:val="004D5372"/>
    <w:rsid w:val="004D557B"/>
    <w:rsid w:val="004D56B0"/>
    <w:rsid w:val="004E0665"/>
    <w:rsid w:val="004E1F54"/>
    <w:rsid w:val="004E3494"/>
    <w:rsid w:val="004E3BFD"/>
    <w:rsid w:val="004E43BA"/>
    <w:rsid w:val="004E4872"/>
    <w:rsid w:val="004E584E"/>
    <w:rsid w:val="004E618A"/>
    <w:rsid w:val="004E7F7C"/>
    <w:rsid w:val="004F1D38"/>
    <w:rsid w:val="004F2C25"/>
    <w:rsid w:val="004F3595"/>
    <w:rsid w:val="004F3755"/>
    <w:rsid w:val="004F38AD"/>
    <w:rsid w:val="004F5023"/>
    <w:rsid w:val="004F5E43"/>
    <w:rsid w:val="004F63E0"/>
    <w:rsid w:val="004F6CBC"/>
    <w:rsid w:val="004F7B37"/>
    <w:rsid w:val="00501543"/>
    <w:rsid w:val="00503601"/>
    <w:rsid w:val="00504906"/>
    <w:rsid w:val="0050564A"/>
    <w:rsid w:val="005077E5"/>
    <w:rsid w:val="00507FCE"/>
    <w:rsid w:val="005108E5"/>
    <w:rsid w:val="00510A33"/>
    <w:rsid w:val="00511A4C"/>
    <w:rsid w:val="0051261D"/>
    <w:rsid w:val="0051288C"/>
    <w:rsid w:val="005130B3"/>
    <w:rsid w:val="00513658"/>
    <w:rsid w:val="00513D5A"/>
    <w:rsid w:val="00514A50"/>
    <w:rsid w:val="00514A67"/>
    <w:rsid w:val="00514BF3"/>
    <w:rsid w:val="00514D69"/>
    <w:rsid w:val="00515F7A"/>
    <w:rsid w:val="005164C6"/>
    <w:rsid w:val="00522612"/>
    <w:rsid w:val="00522651"/>
    <w:rsid w:val="005228F4"/>
    <w:rsid w:val="00522F3F"/>
    <w:rsid w:val="005233DA"/>
    <w:rsid w:val="0052459C"/>
    <w:rsid w:val="0052724E"/>
    <w:rsid w:val="00530253"/>
    <w:rsid w:val="005306DF"/>
    <w:rsid w:val="005309D8"/>
    <w:rsid w:val="00530E19"/>
    <w:rsid w:val="00533E0B"/>
    <w:rsid w:val="00536C73"/>
    <w:rsid w:val="0053789C"/>
    <w:rsid w:val="00540317"/>
    <w:rsid w:val="0054085C"/>
    <w:rsid w:val="005418E4"/>
    <w:rsid w:val="005420AE"/>
    <w:rsid w:val="00542134"/>
    <w:rsid w:val="0054279F"/>
    <w:rsid w:val="0054385E"/>
    <w:rsid w:val="00543B55"/>
    <w:rsid w:val="00543EF2"/>
    <w:rsid w:val="00545209"/>
    <w:rsid w:val="00545746"/>
    <w:rsid w:val="00547BB7"/>
    <w:rsid w:val="0055069E"/>
    <w:rsid w:val="00551686"/>
    <w:rsid w:val="00551946"/>
    <w:rsid w:val="00552020"/>
    <w:rsid w:val="0055447A"/>
    <w:rsid w:val="00554970"/>
    <w:rsid w:val="00555C78"/>
    <w:rsid w:val="00556BD9"/>
    <w:rsid w:val="0055774C"/>
    <w:rsid w:val="00560BC2"/>
    <w:rsid w:val="00560CA8"/>
    <w:rsid w:val="005611F1"/>
    <w:rsid w:val="00561834"/>
    <w:rsid w:val="0056189E"/>
    <w:rsid w:val="00562EB0"/>
    <w:rsid w:val="00564AD2"/>
    <w:rsid w:val="005660D2"/>
    <w:rsid w:val="00570A2E"/>
    <w:rsid w:val="0057201E"/>
    <w:rsid w:val="00574D53"/>
    <w:rsid w:val="00575C5F"/>
    <w:rsid w:val="00576867"/>
    <w:rsid w:val="00576BE0"/>
    <w:rsid w:val="00577B45"/>
    <w:rsid w:val="005802C6"/>
    <w:rsid w:val="00580360"/>
    <w:rsid w:val="00581442"/>
    <w:rsid w:val="005832B6"/>
    <w:rsid w:val="005835F2"/>
    <w:rsid w:val="005838CB"/>
    <w:rsid w:val="00585185"/>
    <w:rsid w:val="0058710B"/>
    <w:rsid w:val="00587248"/>
    <w:rsid w:val="0058774C"/>
    <w:rsid w:val="005909BA"/>
    <w:rsid w:val="00590AB5"/>
    <w:rsid w:val="00591870"/>
    <w:rsid w:val="00591B1F"/>
    <w:rsid w:val="005924CA"/>
    <w:rsid w:val="0059365B"/>
    <w:rsid w:val="00594986"/>
    <w:rsid w:val="00594A68"/>
    <w:rsid w:val="00596E88"/>
    <w:rsid w:val="00596FAC"/>
    <w:rsid w:val="005A1E18"/>
    <w:rsid w:val="005A2D2D"/>
    <w:rsid w:val="005A3072"/>
    <w:rsid w:val="005A3CBE"/>
    <w:rsid w:val="005A433E"/>
    <w:rsid w:val="005A4E39"/>
    <w:rsid w:val="005A601C"/>
    <w:rsid w:val="005A63ED"/>
    <w:rsid w:val="005A6BFE"/>
    <w:rsid w:val="005A75E0"/>
    <w:rsid w:val="005B122B"/>
    <w:rsid w:val="005B24B7"/>
    <w:rsid w:val="005B376B"/>
    <w:rsid w:val="005B38D9"/>
    <w:rsid w:val="005B6764"/>
    <w:rsid w:val="005C04B2"/>
    <w:rsid w:val="005C1693"/>
    <w:rsid w:val="005C1E06"/>
    <w:rsid w:val="005C42D4"/>
    <w:rsid w:val="005C59D0"/>
    <w:rsid w:val="005C6377"/>
    <w:rsid w:val="005C6919"/>
    <w:rsid w:val="005D2119"/>
    <w:rsid w:val="005D3302"/>
    <w:rsid w:val="005D46EE"/>
    <w:rsid w:val="005D6788"/>
    <w:rsid w:val="005D7D13"/>
    <w:rsid w:val="005D7F9A"/>
    <w:rsid w:val="005E164B"/>
    <w:rsid w:val="005E1AF0"/>
    <w:rsid w:val="005E2840"/>
    <w:rsid w:val="005E3F61"/>
    <w:rsid w:val="005E4AB1"/>
    <w:rsid w:val="005E5906"/>
    <w:rsid w:val="005E760E"/>
    <w:rsid w:val="005E7CC7"/>
    <w:rsid w:val="005F00C8"/>
    <w:rsid w:val="005F3E6B"/>
    <w:rsid w:val="005F3FB8"/>
    <w:rsid w:val="005F4A59"/>
    <w:rsid w:val="005F4AC8"/>
    <w:rsid w:val="005F4EE0"/>
    <w:rsid w:val="005F4FC4"/>
    <w:rsid w:val="005F63F9"/>
    <w:rsid w:val="005F6471"/>
    <w:rsid w:val="005F7260"/>
    <w:rsid w:val="0060024D"/>
    <w:rsid w:val="006002A1"/>
    <w:rsid w:val="006004FF"/>
    <w:rsid w:val="00600FE7"/>
    <w:rsid w:val="00602684"/>
    <w:rsid w:val="00603797"/>
    <w:rsid w:val="00604926"/>
    <w:rsid w:val="00605D37"/>
    <w:rsid w:val="00605FE6"/>
    <w:rsid w:val="00606272"/>
    <w:rsid w:val="00610260"/>
    <w:rsid w:val="00610942"/>
    <w:rsid w:val="00611922"/>
    <w:rsid w:val="00612631"/>
    <w:rsid w:val="006129C8"/>
    <w:rsid w:val="00613D59"/>
    <w:rsid w:val="00613EB1"/>
    <w:rsid w:val="00613F76"/>
    <w:rsid w:val="00614DCE"/>
    <w:rsid w:val="00617C2A"/>
    <w:rsid w:val="006201DE"/>
    <w:rsid w:val="00620312"/>
    <w:rsid w:val="00620431"/>
    <w:rsid w:val="00620963"/>
    <w:rsid w:val="00620E76"/>
    <w:rsid w:val="00621935"/>
    <w:rsid w:val="00621BF2"/>
    <w:rsid w:val="00621DC2"/>
    <w:rsid w:val="006226F7"/>
    <w:rsid w:val="00624EB1"/>
    <w:rsid w:val="006256DB"/>
    <w:rsid w:val="00625D6F"/>
    <w:rsid w:val="00626433"/>
    <w:rsid w:val="00627293"/>
    <w:rsid w:val="006275E1"/>
    <w:rsid w:val="00630BA9"/>
    <w:rsid w:val="00631593"/>
    <w:rsid w:val="006319F2"/>
    <w:rsid w:val="00631D5D"/>
    <w:rsid w:val="006325D6"/>
    <w:rsid w:val="00632B72"/>
    <w:rsid w:val="00634BF3"/>
    <w:rsid w:val="0063529A"/>
    <w:rsid w:val="00636841"/>
    <w:rsid w:val="006455EC"/>
    <w:rsid w:val="006465D7"/>
    <w:rsid w:val="0065016D"/>
    <w:rsid w:val="00650662"/>
    <w:rsid w:val="00652CDA"/>
    <w:rsid w:val="006538D9"/>
    <w:rsid w:val="00653B47"/>
    <w:rsid w:val="0065451D"/>
    <w:rsid w:val="00654664"/>
    <w:rsid w:val="006548E1"/>
    <w:rsid w:val="00661449"/>
    <w:rsid w:val="00662B0B"/>
    <w:rsid w:val="00662C3C"/>
    <w:rsid w:val="006669B3"/>
    <w:rsid w:val="00670863"/>
    <w:rsid w:val="00670DB1"/>
    <w:rsid w:val="00671C5C"/>
    <w:rsid w:val="00672AEF"/>
    <w:rsid w:val="00672E69"/>
    <w:rsid w:val="0067302A"/>
    <w:rsid w:val="00673193"/>
    <w:rsid w:val="00673B4C"/>
    <w:rsid w:val="0067414C"/>
    <w:rsid w:val="006741B1"/>
    <w:rsid w:val="00674B82"/>
    <w:rsid w:val="00674C80"/>
    <w:rsid w:val="00674C8F"/>
    <w:rsid w:val="00674DCC"/>
    <w:rsid w:val="00675F22"/>
    <w:rsid w:val="00676479"/>
    <w:rsid w:val="006801AA"/>
    <w:rsid w:val="00680D3C"/>
    <w:rsid w:val="006824CD"/>
    <w:rsid w:val="00683F8C"/>
    <w:rsid w:val="006845CF"/>
    <w:rsid w:val="00684E0C"/>
    <w:rsid w:val="00685519"/>
    <w:rsid w:val="00685EBB"/>
    <w:rsid w:val="00687339"/>
    <w:rsid w:val="006911C2"/>
    <w:rsid w:val="006918F9"/>
    <w:rsid w:val="0069252D"/>
    <w:rsid w:val="00692EFF"/>
    <w:rsid w:val="00693A94"/>
    <w:rsid w:val="006942ED"/>
    <w:rsid w:val="00694B9B"/>
    <w:rsid w:val="00695C4B"/>
    <w:rsid w:val="00696827"/>
    <w:rsid w:val="00697424"/>
    <w:rsid w:val="00697E94"/>
    <w:rsid w:val="006A0ACA"/>
    <w:rsid w:val="006A0F44"/>
    <w:rsid w:val="006A1111"/>
    <w:rsid w:val="006A284B"/>
    <w:rsid w:val="006A3063"/>
    <w:rsid w:val="006A3C83"/>
    <w:rsid w:val="006A4118"/>
    <w:rsid w:val="006A471A"/>
    <w:rsid w:val="006A494C"/>
    <w:rsid w:val="006A6314"/>
    <w:rsid w:val="006A7609"/>
    <w:rsid w:val="006A783F"/>
    <w:rsid w:val="006A7966"/>
    <w:rsid w:val="006A7F10"/>
    <w:rsid w:val="006B03C6"/>
    <w:rsid w:val="006B17F4"/>
    <w:rsid w:val="006B1B1D"/>
    <w:rsid w:val="006B33B2"/>
    <w:rsid w:val="006B44DF"/>
    <w:rsid w:val="006B7853"/>
    <w:rsid w:val="006C083C"/>
    <w:rsid w:val="006C12E3"/>
    <w:rsid w:val="006C17E8"/>
    <w:rsid w:val="006C1B64"/>
    <w:rsid w:val="006C1F15"/>
    <w:rsid w:val="006C31AD"/>
    <w:rsid w:val="006C3A09"/>
    <w:rsid w:val="006C4CFC"/>
    <w:rsid w:val="006C4E11"/>
    <w:rsid w:val="006C7E88"/>
    <w:rsid w:val="006D16F7"/>
    <w:rsid w:val="006D1994"/>
    <w:rsid w:val="006D213F"/>
    <w:rsid w:val="006D2C46"/>
    <w:rsid w:val="006D3749"/>
    <w:rsid w:val="006D3E15"/>
    <w:rsid w:val="006D4701"/>
    <w:rsid w:val="006D5CF8"/>
    <w:rsid w:val="006D67E7"/>
    <w:rsid w:val="006E0840"/>
    <w:rsid w:val="006E122E"/>
    <w:rsid w:val="006E1FA7"/>
    <w:rsid w:val="006E221A"/>
    <w:rsid w:val="006E3DF4"/>
    <w:rsid w:val="006E3F14"/>
    <w:rsid w:val="006E4080"/>
    <w:rsid w:val="006E47D9"/>
    <w:rsid w:val="006F095F"/>
    <w:rsid w:val="006F0CED"/>
    <w:rsid w:val="006F1BE3"/>
    <w:rsid w:val="006F1F69"/>
    <w:rsid w:val="006F4547"/>
    <w:rsid w:val="006F4AF8"/>
    <w:rsid w:val="006F52CB"/>
    <w:rsid w:val="006F5456"/>
    <w:rsid w:val="006F57AB"/>
    <w:rsid w:val="006F6428"/>
    <w:rsid w:val="006F7F7E"/>
    <w:rsid w:val="007001D0"/>
    <w:rsid w:val="00701DA0"/>
    <w:rsid w:val="00702239"/>
    <w:rsid w:val="00702643"/>
    <w:rsid w:val="00702A1A"/>
    <w:rsid w:val="00702D39"/>
    <w:rsid w:val="00703794"/>
    <w:rsid w:val="00703CE4"/>
    <w:rsid w:val="00703D09"/>
    <w:rsid w:val="00704AEA"/>
    <w:rsid w:val="00705757"/>
    <w:rsid w:val="0070609F"/>
    <w:rsid w:val="007074F4"/>
    <w:rsid w:val="007104C7"/>
    <w:rsid w:val="007139C3"/>
    <w:rsid w:val="00714051"/>
    <w:rsid w:val="00714100"/>
    <w:rsid w:val="0071438F"/>
    <w:rsid w:val="00715390"/>
    <w:rsid w:val="007153A1"/>
    <w:rsid w:val="007165AB"/>
    <w:rsid w:val="0071694A"/>
    <w:rsid w:val="00716B6D"/>
    <w:rsid w:val="00716CC8"/>
    <w:rsid w:val="007171FF"/>
    <w:rsid w:val="007202F8"/>
    <w:rsid w:val="0072073C"/>
    <w:rsid w:val="00721716"/>
    <w:rsid w:val="00721F08"/>
    <w:rsid w:val="00725F0F"/>
    <w:rsid w:val="00725FAD"/>
    <w:rsid w:val="00727EEF"/>
    <w:rsid w:val="00730011"/>
    <w:rsid w:val="0073060E"/>
    <w:rsid w:val="00730638"/>
    <w:rsid w:val="00730CC9"/>
    <w:rsid w:val="0073164C"/>
    <w:rsid w:val="007318DC"/>
    <w:rsid w:val="007323EF"/>
    <w:rsid w:val="00732F4D"/>
    <w:rsid w:val="0073376D"/>
    <w:rsid w:val="00733F81"/>
    <w:rsid w:val="00734F78"/>
    <w:rsid w:val="00736A65"/>
    <w:rsid w:val="00736E0F"/>
    <w:rsid w:val="007400A5"/>
    <w:rsid w:val="00740A3C"/>
    <w:rsid w:val="00744395"/>
    <w:rsid w:val="00745C86"/>
    <w:rsid w:val="00746482"/>
    <w:rsid w:val="00746921"/>
    <w:rsid w:val="00747F86"/>
    <w:rsid w:val="0075202A"/>
    <w:rsid w:val="00752D83"/>
    <w:rsid w:val="0075413B"/>
    <w:rsid w:val="007542B4"/>
    <w:rsid w:val="00754885"/>
    <w:rsid w:val="00756349"/>
    <w:rsid w:val="00757E15"/>
    <w:rsid w:val="00760C7E"/>
    <w:rsid w:val="00761FE6"/>
    <w:rsid w:val="00763687"/>
    <w:rsid w:val="007639EA"/>
    <w:rsid w:val="007665B6"/>
    <w:rsid w:val="00770954"/>
    <w:rsid w:val="00770960"/>
    <w:rsid w:val="007715CA"/>
    <w:rsid w:val="00771C0F"/>
    <w:rsid w:val="00771EDF"/>
    <w:rsid w:val="007727BE"/>
    <w:rsid w:val="0077372B"/>
    <w:rsid w:val="00774757"/>
    <w:rsid w:val="00775E95"/>
    <w:rsid w:val="00775FC0"/>
    <w:rsid w:val="0077710D"/>
    <w:rsid w:val="007806FF"/>
    <w:rsid w:val="00780907"/>
    <w:rsid w:val="007822D4"/>
    <w:rsid w:val="00783504"/>
    <w:rsid w:val="007836A1"/>
    <w:rsid w:val="00784249"/>
    <w:rsid w:val="00784712"/>
    <w:rsid w:val="0078546C"/>
    <w:rsid w:val="00785E29"/>
    <w:rsid w:val="007863DB"/>
    <w:rsid w:val="00786FF7"/>
    <w:rsid w:val="007872AD"/>
    <w:rsid w:val="007877C4"/>
    <w:rsid w:val="007877CA"/>
    <w:rsid w:val="00790260"/>
    <w:rsid w:val="00791D55"/>
    <w:rsid w:val="00792E9D"/>
    <w:rsid w:val="00793365"/>
    <w:rsid w:val="00793695"/>
    <w:rsid w:val="00793798"/>
    <w:rsid w:val="007941AA"/>
    <w:rsid w:val="007941B5"/>
    <w:rsid w:val="00794AC6"/>
    <w:rsid w:val="0079511B"/>
    <w:rsid w:val="007957D3"/>
    <w:rsid w:val="007959AA"/>
    <w:rsid w:val="00796260"/>
    <w:rsid w:val="007968B5"/>
    <w:rsid w:val="00796C10"/>
    <w:rsid w:val="00797E41"/>
    <w:rsid w:val="007A091D"/>
    <w:rsid w:val="007A11BA"/>
    <w:rsid w:val="007A1F9F"/>
    <w:rsid w:val="007A4BBB"/>
    <w:rsid w:val="007A652F"/>
    <w:rsid w:val="007A72FC"/>
    <w:rsid w:val="007B2D27"/>
    <w:rsid w:val="007B3B35"/>
    <w:rsid w:val="007B4CFC"/>
    <w:rsid w:val="007B69D7"/>
    <w:rsid w:val="007B787C"/>
    <w:rsid w:val="007B78A4"/>
    <w:rsid w:val="007C0B28"/>
    <w:rsid w:val="007C23AA"/>
    <w:rsid w:val="007C545A"/>
    <w:rsid w:val="007C558E"/>
    <w:rsid w:val="007C59F9"/>
    <w:rsid w:val="007C5B5F"/>
    <w:rsid w:val="007C6634"/>
    <w:rsid w:val="007C79E8"/>
    <w:rsid w:val="007D01C2"/>
    <w:rsid w:val="007D18F8"/>
    <w:rsid w:val="007D2323"/>
    <w:rsid w:val="007D2B5C"/>
    <w:rsid w:val="007D3103"/>
    <w:rsid w:val="007D4910"/>
    <w:rsid w:val="007D5186"/>
    <w:rsid w:val="007D6B06"/>
    <w:rsid w:val="007D737E"/>
    <w:rsid w:val="007E00A2"/>
    <w:rsid w:val="007E0938"/>
    <w:rsid w:val="007E2160"/>
    <w:rsid w:val="007E21B5"/>
    <w:rsid w:val="007E21FF"/>
    <w:rsid w:val="007E29E4"/>
    <w:rsid w:val="007E4B4B"/>
    <w:rsid w:val="007E5D80"/>
    <w:rsid w:val="007E64AB"/>
    <w:rsid w:val="007E6BD3"/>
    <w:rsid w:val="007E6E95"/>
    <w:rsid w:val="007F025C"/>
    <w:rsid w:val="007F1F25"/>
    <w:rsid w:val="007F2484"/>
    <w:rsid w:val="007F254C"/>
    <w:rsid w:val="007F296B"/>
    <w:rsid w:val="007F298E"/>
    <w:rsid w:val="007F3639"/>
    <w:rsid w:val="007F4B59"/>
    <w:rsid w:val="007F585C"/>
    <w:rsid w:val="007F5B43"/>
    <w:rsid w:val="007F6618"/>
    <w:rsid w:val="007F77E6"/>
    <w:rsid w:val="00800319"/>
    <w:rsid w:val="0080060E"/>
    <w:rsid w:val="00801303"/>
    <w:rsid w:val="0080185E"/>
    <w:rsid w:val="008024FF"/>
    <w:rsid w:val="008029B4"/>
    <w:rsid w:val="00802BA9"/>
    <w:rsid w:val="00803FC0"/>
    <w:rsid w:val="008042AA"/>
    <w:rsid w:val="008042C0"/>
    <w:rsid w:val="008052B3"/>
    <w:rsid w:val="008103BA"/>
    <w:rsid w:val="008108BE"/>
    <w:rsid w:val="00810C33"/>
    <w:rsid w:val="00810CE3"/>
    <w:rsid w:val="00810F15"/>
    <w:rsid w:val="008111B2"/>
    <w:rsid w:val="008115A4"/>
    <w:rsid w:val="0081436F"/>
    <w:rsid w:val="00814CFE"/>
    <w:rsid w:val="008150D5"/>
    <w:rsid w:val="008158ED"/>
    <w:rsid w:val="00815A42"/>
    <w:rsid w:val="00816678"/>
    <w:rsid w:val="008169C6"/>
    <w:rsid w:val="00820C0C"/>
    <w:rsid w:val="00820E3A"/>
    <w:rsid w:val="00821D3B"/>
    <w:rsid w:val="00821D69"/>
    <w:rsid w:val="00822740"/>
    <w:rsid w:val="008235DB"/>
    <w:rsid w:val="00825859"/>
    <w:rsid w:val="00826260"/>
    <w:rsid w:val="008263D6"/>
    <w:rsid w:val="0082660A"/>
    <w:rsid w:val="00826AB5"/>
    <w:rsid w:val="0083051D"/>
    <w:rsid w:val="00830D62"/>
    <w:rsid w:val="00831045"/>
    <w:rsid w:val="0083313F"/>
    <w:rsid w:val="008335D0"/>
    <w:rsid w:val="0083390F"/>
    <w:rsid w:val="00834206"/>
    <w:rsid w:val="00834671"/>
    <w:rsid w:val="0083645F"/>
    <w:rsid w:val="00836461"/>
    <w:rsid w:val="008409AC"/>
    <w:rsid w:val="008441C5"/>
    <w:rsid w:val="008446F1"/>
    <w:rsid w:val="00844C36"/>
    <w:rsid w:val="00845D5B"/>
    <w:rsid w:val="00846750"/>
    <w:rsid w:val="00846844"/>
    <w:rsid w:val="00847DED"/>
    <w:rsid w:val="00850466"/>
    <w:rsid w:val="0085098B"/>
    <w:rsid w:val="0085110E"/>
    <w:rsid w:val="00851749"/>
    <w:rsid w:val="00851A9C"/>
    <w:rsid w:val="00853048"/>
    <w:rsid w:val="0085320E"/>
    <w:rsid w:val="008535D9"/>
    <w:rsid w:val="008539C1"/>
    <w:rsid w:val="00853F37"/>
    <w:rsid w:val="00854787"/>
    <w:rsid w:val="008555CD"/>
    <w:rsid w:val="0085582E"/>
    <w:rsid w:val="00856EFF"/>
    <w:rsid w:val="00857EFB"/>
    <w:rsid w:val="00860142"/>
    <w:rsid w:val="008603B3"/>
    <w:rsid w:val="00860F84"/>
    <w:rsid w:val="008611C9"/>
    <w:rsid w:val="00861F06"/>
    <w:rsid w:val="00862482"/>
    <w:rsid w:val="00863042"/>
    <w:rsid w:val="00864362"/>
    <w:rsid w:val="0086491E"/>
    <w:rsid w:val="008662E8"/>
    <w:rsid w:val="0086677E"/>
    <w:rsid w:val="0086738F"/>
    <w:rsid w:val="0087058D"/>
    <w:rsid w:val="00870E86"/>
    <w:rsid w:val="00871813"/>
    <w:rsid w:val="008720A2"/>
    <w:rsid w:val="00872785"/>
    <w:rsid w:val="008727B6"/>
    <w:rsid w:val="00874D2E"/>
    <w:rsid w:val="00875370"/>
    <w:rsid w:val="008753E4"/>
    <w:rsid w:val="008801D7"/>
    <w:rsid w:val="00881B91"/>
    <w:rsid w:val="00881F39"/>
    <w:rsid w:val="00882089"/>
    <w:rsid w:val="008847F3"/>
    <w:rsid w:val="00886522"/>
    <w:rsid w:val="00886546"/>
    <w:rsid w:val="00886FFA"/>
    <w:rsid w:val="00887C61"/>
    <w:rsid w:val="008920FB"/>
    <w:rsid w:val="00892606"/>
    <w:rsid w:val="008942EE"/>
    <w:rsid w:val="00894CC8"/>
    <w:rsid w:val="00895347"/>
    <w:rsid w:val="008954D6"/>
    <w:rsid w:val="008967FA"/>
    <w:rsid w:val="00897D51"/>
    <w:rsid w:val="008A0759"/>
    <w:rsid w:val="008A0AED"/>
    <w:rsid w:val="008A1114"/>
    <w:rsid w:val="008A15F5"/>
    <w:rsid w:val="008A28D1"/>
    <w:rsid w:val="008A2D27"/>
    <w:rsid w:val="008A3875"/>
    <w:rsid w:val="008A4A14"/>
    <w:rsid w:val="008A597D"/>
    <w:rsid w:val="008A59A1"/>
    <w:rsid w:val="008A5B81"/>
    <w:rsid w:val="008A6C7F"/>
    <w:rsid w:val="008A7165"/>
    <w:rsid w:val="008B0079"/>
    <w:rsid w:val="008B1091"/>
    <w:rsid w:val="008B1565"/>
    <w:rsid w:val="008B4801"/>
    <w:rsid w:val="008B5349"/>
    <w:rsid w:val="008B5C22"/>
    <w:rsid w:val="008B6B7A"/>
    <w:rsid w:val="008B7258"/>
    <w:rsid w:val="008C046B"/>
    <w:rsid w:val="008C07E5"/>
    <w:rsid w:val="008C2B94"/>
    <w:rsid w:val="008C4292"/>
    <w:rsid w:val="008C440A"/>
    <w:rsid w:val="008C60B7"/>
    <w:rsid w:val="008C6D6F"/>
    <w:rsid w:val="008C6F35"/>
    <w:rsid w:val="008C7EDA"/>
    <w:rsid w:val="008D0814"/>
    <w:rsid w:val="008D2159"/>
    <w:rsid w:val="008D24CB"/>
    <w:rsid w:val="008D3194"/>
    <w:rsid w:val="008D38F7"/>
    <w:rsid w:val="008D3C33"/>
    <w:rsid w:val="008D4890"/>
    <w:rsid w:val="008D58AB"/>
    <w:rsid w:val="008D607D"/>
    <w:rsid w:val="008E0789"/>
    <w:rsid w:val="008E0977"/>
    <w:rsid w:val="008E0BB0"/>
    <w:rsid w:val="008E14BC"/>
    <w:rsid w:val="008E2AF2"/>
    <w:rsid w:val="008E4044"/>
    <w:rsid w:val="008E4361"/>
    <w:rsid w:val="008E45A2"/>
    <w:rsid w:val="008E56AE"/>
    <w:rsid w:val="008E6397"/>
    <w:rsid w:val="008E72F4"/>
    <w:rsid w:val="008E7E4A"/>
    <w:rsid w:val="008F0DD0"/>
    <w:rsid w:val="008F1346"/>
    <w:rsid w:val="008F1B04"/>
    <w:rsid w:val="008F2595"/>
    <w:rsid w:val="008F2AD1"/>
    <w:rsid w:val="008F305E"/>
    <w:rsid w:val="008F462D"/>
    <w:rsid w:val="008F4D84"/>
    <w:rsid w:val="008F5369"/>
    <w:rsid w:val="008F5B45"/>
    <w:rsid w:val="008F5BC3"/>
    <w:rsid w:val="008F62E3"/>
    <w:rsid w:val="008F6E91"/>
    <w:rsid w:val="00900A4C"/>
    <w:rsid w:val="009013D3"/>
    <w:rsid w:val="009014C5"/>
    <w:rsid w:val="009021F2"/>
    <w:rsid w:val="00902510"/>
    <w:rsid w:val="00904033"/>
    <w:rsid w:val="009040BE"/>
    <w:rsid w:val="00904C2B"/>
    <w:rsid w:val="00905DB9"/>
    <w:rsid w:val="009075D5"/>
    <w:rsid w:val="00907774"/>
    <w:rsid w:val="009102EE"/>
    <w:rsid w:val="00911737"/>
    <w:rsid w:val="00911A99"/>
    <w:rsid w:val="00911D68"/>
    <w:rsid w:val="00911F6D"/>
    <w:rsid w:val="009125E4"/>
    <w:rsid w:val="009128BD"/>
    <w:rsid w:val="00912C3B"/>
    <w:rsid w:val="00913283"/>
    <w:rsid w:val="00913DB3"/>
    <w:rsid w:val="00914643"/>
    <w:rsid w:val="00915B94"/>
    <w:rsid w:val="00916192"/>
    <w:rsid w:val="0091693B"/>
    <w:rsid w:val="00917EF6"/>
    <w:rsid w:val="00920A41"/>
    <w:rsid w:val="00921E9F"/>
    <w:rsid w:val="00923102"/>
    <w:rsid w:val="0092310F"/>
    <w:rsid w:val="009260A0"/>
    <w:rsid w:val="009261EC"/>
    <w:rsid w:val="009269CD"/>
    <w:rsid w:val="00926FC4"/>
    <w:rsid w:val="00927121"/>
    <w:rsid w:val="00927195"/>
    <w:rsid w:val="009300DA"/>
    <w:rsid w:val="00930716"/>
    <w:rsid w:val="0093241A"/>
    <w:rsid w:val="0093427B"/>
    <w:rsid w:val="0093438C"/>
    <w:rsid w:val="00935027"/>
    <w:rsid w:val="00935655"/>
    <w:rsid w:val="00935D3C"/>
    <w:rsid w:val="00935FA8"/>
    <w:rsid w:val="00937CC0"/>
    <w:rsid w:val="0094058C"/>
    <w:rsid w:val="00940BDD"/>
    <w:rsid w:val="00940F68"/>
    <w:rsid w:val="0094107E"/>
    <w:rsid w:val="00942486"/>
    <w:rsid w:val="009436DE"/>
    <w:rsid w:val="00943ECA"/>
    <w:rsid w:val="009440D1"/>
    <w:rsid w:val="00946E2C"/>
    <w:rsid w:val="0095040E"/>
    <w:rsid w:val="0095049B"/>
    <w:rsid w:val="00951D06"/>
    <w:rsid w:val="00952D39"/>
    <w:rsid w:val="00953250"/>
    <w:rsid w:val="00953802"/>
    <w:rsid w:val="00954A14"/>
    <w:rsid w:val="009575F7"/>
    <w:rsid w:val="0095772F"/>
    <w:rsid w:val="00957E6A"/>
    <w:rsid w:val="00960019"/>
    <w:rsid w:val="009629F7"/>
    <w:rsid w:val="009653DF"/>
    <w:rsid w:val="00965DAE"/>
    <w:rsid w:val="009702DA"/>
    <w:rsid w:val="00970FEE"/>
    <w:rsid w:val="0097173F"/>
    <w:rsid w:val="00971977"/>
    <w:rsid w:val="00972988"/>
    <w:rsid w:val="0097315B"/>
    <w:rsid w:val="0097393C"/>
    <w:rsid w:val="00975581"/>
    <w:rsid w:val="009774F3"/>
    <w:rsid w:val="00977794"/>
    <w:rsid w:val="00977A23"/>
    <w:rsid w:val="00977DCA"/>
    <w:rsid w:val="00980671"/>
    <w:rsid w:val="00980B00"/>
    <w:rsid w:val="00982660"/>
    <w:rsid w:val="0098395A"/>
    <w:rsid w:val="009853CA"/>
    <w:rsid w:val="00986782"/>
    <w:rsid w:val="00987914"/>
    <w:rsid w:val="00990D85"/>
    <w:rsid w:val="00991239"/>
    <w:rsid w:val="00991336"/>
    <w:rsid w:val="00991DDD"/>
    <w:rsid w:val="0099227A"/>
    <w:rsid w:val="009934F5"/>
    <w:rsid w:val="00994136"/>
    <w:rsid w:val="00994F01"/>
    <w:rsid w:val="00996716"/>
    <w:rsid w:val="00997392"/>
    <w:rsid w:val="0099755E"/>
    <w:rsid w:val="009A026F"/>
    <w:rsid w:val="009A2BB1"/>
    <w:rsid w:val="009A2F50"/>
    <w:rsid w:val="009A34F5"/>
    <w:rsid w:val="009A376A"/>
    <w:rsid w:val="009A5DFF"/>
    <w:rsid w:val="009B003B"/>
    <w:rsid w:val="009B25E9"/>
    <w:rsid w:val="009B445E"/>
    <w:rsid w:val="009B5F1B"/>
    <w:rsid w:val="009B7B48"/>
    <w:rsid w:val="009C0575"/>
    <w:rsid w:val="009C304E"/>
    <w:rsid w:val="009C3260"/>
    <w:rsid w:val="009C42A1"/>
    <w:rsid w:val="009C5130"/>
    <w:rsid w:val="009C5C02"/>
    <w:rsid w:val="009C631A"/>
    <w:rsid w:val="009C74E1"/>
    <w:rsid w:val="009C7857"/>
    <w:rsid w:val="009D0BC0"/>
    <w:rsid w:val="009D1844"/>
    <w:rsid w:val="009D344E"/>
    <w:rsid w:val="009D34AF"/>
    <w:rsid w:val="009D3538"/>
    <w:rsid w:val="009D3C6A"/>
    <w:rsid w:val="009D5421"/>
    <w:rsid w:val="009D68E2"/>
    <w:rsid w:val="009D74D7"/>
    <w:rsid w:val="009D7B56"/>
    <w:rsid w:val="009E1600"/>
    <w:rsid w:val="009E44D5"/>
    <w:rsid w:val="009E52E3"/>
    <w:rsid w:val="009E55A2"/>
    <w:rsid w:val="009E606D"/>
    <w:rsid w:val="009E6E17"/>
    <w:rsid w:val="009E707D"/>
    <w:rsid w:val="009F1C77"/>
    <w:rsid w:val="009F2E1C"/>
    <w:rsid w:val="009F3787"/>
    <w:rsid w:val="009F3D5E"/>
    <w:rsid w:val="009F44E7"/>
    <w:rsid w:val="009F51A8"/>
    <w:rsid w:val="009F6698"/>
    <w:rsid w:val="009F755D"/>
    <w:rsid w:val="009F77B3"/>
    <w:rsid w:val="009F7DFA"/>
    <w:rsid w:val="00A02B4E"/>
    <w:rsid w:val="00A02C34"/>
    <w:rsid w:val="00A0336C"/>
    <w:rsid w:val="00A033DD"/>
    <w:rsid w:val="00A04190"/>
    <w:rsid w:val="00A05495"/>
    <w:rsid w:val="00A05BC6"/>
    <w:rsid w:val="00A0668C"/>
    <w:rsid w:val="00A069FF"/>
    <w:rsid w:val="00A07069"/>
    <w:rsid w:val="00A1000A"/>
    <w:rsid w:val="00A1031B"/>
    <w:rsid w:val="00A10F95"/>
    <w:rsid w:val="00A11307"/>
    <w:rsid w:val="00A113D8"/>
    <w:rsid w:val="00A11898"/>
    <w:rsid w:val="00A1329A"/>
    <w:rsid w:val="00A13E39"/>
    <w:rsid w:val="00A147AF"/>
    <w:rsid w:val="00A14CFF"/>
    <w:rsid w:val="00A1743A"/>
    <w:rsid w:val="00A178FE"/>
    <w:rsid w:val="00A220E3"/>
    <w:rsid w:val="00A22DBE"/>
    <w:rsid w:val="00A23821"/>
    <w:rsid w:val="00A254F4"/>
    <w:rsid w:val="00A26786"/>
    <w:rsid w:val="00A26842"/>
    <w:rsid w:val="00A27141"/>
    <w:rsid w:val="00A27ECA"/>
    <w:rsid w:val="00A27FB4"/>
    <w:rsid w:val="00A30048"/>
    <w:rsid w:val="00A32C09"/>
    <w:rsid w:val="00A32C76"/>
    <w:rsid w:val="00A371D1"/>
    <w:rsid w:val="00A374E0"/>
    <w:rsid w:val="00A375E0"/>
    <w:rsid w:val="00A41AA1"/>
    <w:rsid w:val="00A42F2B"/>
    <w:rsid w:val="00A44D82"/>
    <w:rsid w:val="00A453BC"/>
    <w:rsid w:val="00A47726"/>
    <w:rsid w:val="00A52E7C"/>
    <w:rsid w:val="00A53634"/>
    <w:rsid w:val="00A54FA1"/>
    <w:rsid w:val="00A55018"/>
    <w:rsid w:val="00A56219"/>
    <w:rsid w:val="00A56412"/>
    <w:rsid w:val="00A60D81"/>
    <w:rsid w:val="00A6372D"/>
    <w:rsid w:val="00A63EB8"/>
    <w:rsid w:val="00A64DF4"/>
    <w:rsid w:val="00A650E3"/>
    <w:rsid w:val="00A66D3C"/>
    <w:rsid w:val="00A7010E"/>
    <w:rsid w:val="00A740E5"/>
    <w:rsid w:val="00A7743C"/>
    <w:rsid w:val="00A806D6"/>
    <w:rsid w:val="00A811A1"/>
    <w:rsid w:val="00A83F53"/>
    <w:rsid w:val="00A86219"/>
    <w:rsid w:val="00A906C3"/>
    <w:rsid w:val="00A91546"/>
    <w:rsid w:val="00A92494"/>
    <w:rsid w:val="00A929CA"/>
    <w:rsid w:val="00A92A26"/>
    <w:rsid w:val="00A938FA"/>
    <w:rsid w:val="00A94C65"/>
    <w:rsid w:val="00A94CAB"/>
    <w:rsid w:val="00A94CE0"/>
    <w:rsid w:val="00A9529A"/>
    <w:rsid w:val="00A955F4"/>
    <w:rsid w:val="00A97E58"/>
    <w:rsid w:val="00AA01AE"/>
    <w:rsid w:val="00AA0527"/>
    <w:rsid w:val="00AA05EF"/>
    <w:rsid w:val="00AA0DE0"/>
    <w:rsid w:val="00AA0E75"/>
    <w:rsid w:val="00AA1129"/>
    <w:rsid w:val="00AA1A82"/>
    <w:rsid w:val="00AA2CA1"/>
    <w:rsid w:val="00AA301A"/>
    <w:rsid w:val="00AA5B95"/>
    <w:rsid w:val="00AA6477"/>
    <w:rsid w:val="00AA6C21"/>
    <w:rsid w:val="00AB11C0"/>
    <w:rsid w:val="00AB1395"/>
    <w:rsid w:val="00AB2838"/>
    <w:rsid w:val="00AB3282"/>
    <w:rsid w:val="00AB35E8"/>
    <w:rsid w:val="00AB3BC8"/>
    <w:rsid w:val="00AB5C6E"/>
    <w:rsid w:val="00AB696D"/>
    <w:rsid w:val="00AC1ACB"/>
    <w:rsid w:val="00AC2121"/>
    <w:rsid w:val="00AC386A"/>
    <w:rsid w:val="00AC7B5C"/>
    <w:rsid w:val="00AD0621"/>
    <w:rsid w:val="00AD0725"/>
    <w:rsid w:val="00AD14EE"/>
    <w:rsid w:val="00AD26BF"/>
    <w:rsid w:val="00AD271C"/>
    <w:rsid w:val="00AD34B0"/>
    <w:rsid w:val="00AD5BCB"/>
    <w:rsid w:val="00AD6C31"/>
    <w:rsid w:val="00AE10C8"/>
    <w:rsid w:val="00AE18C3"/>
    <w:rsid w:val="00AE1C42"/>
    <w:rsid w:val="00AE2718"/>
    <w:rsid w:val="00AE3425"/>
    <w:rsid w:val="00AE36DD"/>
    <w:rsid w:val="00AE3B4E"/>
    <w:rsid w:val="00AE3CF2"/>
    <w:rsid w:val="00AE4267"/>
    <w:rsid w:val="00AE4C26"/>
    <w:rsid w:val="00AE4E98"/>
    <w:rsid w:val="00AE558E"/>
    <w:rsid w:val="00AE5C8E"/>
    <w:rsid w:val="00AE5E9E"/>
    <w:rsid w:val="00AE662D"/>
    <w:rsid w:val="00AE6644"/>
    <w:rsid w:val="00AE77B0"/>
    <w:rsid w:val="00AE7950"/>
    <w:rsid w:val="00AF11A0"/>
    <w:rsid w:val="00AF12DB"/>
    <w:rsid w:val="00AF2237"/>
    <w:rsid w:val="00AF330B"/>
    <w:rsid w:val="00AF3360"/>
    <w:rsid w:val="00AF36DC"/>
    <w:rsid w:val="00AF3EA6"/>
    <w:rsid w:val="00AF4354"/>
    <w:rsid w:val="00AF5E6D"/>
    <w:rsid w:val="00AF6F1A"/>
    <w:rsid w:val="00AF7AB9"/>
    <w:rsid w:val="00AF7DF2"/>
    <w:rsid w:val="00B019D6"/>
    <w:rsid w:val="00B0386E"/>
    <w:rsid w:val="00B03CC4"/>
    <w:rsid w:val="00B067FE"/>
    <w:rsid w:val="00B07F09"/>
    <w:rsid w:val="00B07F33"/>
    <w:rsid w:val="00B107F9"/>
    <w:rsid w:val="00B119CA"/>
    <w:rsid w:val="00B138EA"/>
    <w:rsid w:val="00B1464D"/>
    <w:rsid w:val="00B15568"/>
    <w:rsid w:val="00B163F8"/>
    <w:rsid w:val="00B169BF"/>
    <w:rsid w:val="00B16C60"/>
    <w:rsid w:val="00B172FE"/>
    <w:rsid w:val="00B21D75"/>
    <w:rsid w:val="00B26FF5"/>
    <w:rsid w:val="00B274C4"/>
    <w:rsid w:val="00B27BA1"/>
    <w:rsid w:val="00B30F80"/>
    <w:rsid w:val="00B321AD"/>
    <w:rsid w:val="00B324F9"/>
    <w:rsid w:val="00B3370A"/>
    <w:rsid w:val="00B33801"/>
    <w:rsid w:val="00B34149"/>
    <w:rsid w:val="00B35D7F"/>
    <w:rsid w:val="00B35DAC"/>
    <w:rsid w:val="00B36727"/>
    <w:rsid w:val="00B374F7"/>
    <w:rsid w:val="00B4121B"/>
    <w:rsid w:val="00B42C21"/>
    <w:rsid w:val="00B42C46"/>
    <w:rsid w:val="00B43702"/>
    <w:rsid w:val="00B43BCE"/>
    <w:rsid w:val="00B43DBC"/>
    <w:rsid w:val="00B44668"/>
    <w:rsid w:val="00B45239"/>
    <w:rsid w:val="00B468BD"/>
    <w:rsid w:val="00B46FAE"/>
    <w:rsid w:val="00B503D0"/>
    <w:rsid w:val="00B51A57"/>
    <w:rsid w:val="00B523B9"/>
    <w:rsid w:val="00B527D5"/>
    <w:rsid w:val="00B52B2C"/>
    <w:rsid w:val="00B55E3B"/>
    <w:rsid w:val="00B565B5"/>
    <w:rsid w:val="00B60DB5"/>
    <w:rsid w:val="00B62F78"/>
    <w:rsid w:val="00B63EB0"/>
    <w:rsid w:val="00B640B9"/>
    <w:rsid w:val="00B640D2"/>
    <w:rsid w:val="00B642F7"/>
    <w:rsid w:val="00B648E6"/>
    <w:rsid w:val="00B654CB"/>
    <w:rsid w:val="00B6552B"/>
    <w:rsid w:val="00B65D3E"/>
    <w:rsid w:val="00B66220"/>
    <w:rsid w:val="00B665A5"/>
    <w:rsid w:val="00B67806"/>
    <w:rsid w:val="00B71D74"/>
    <w:rsid w:val="00B71EA0"/>
    <w:rsid w:val="00B7256A"/>
    <w:rsid w:val="00B7300B"/>
    <w:rsid w:val="00B74A82"/>
    <w:rsid w:val="00B74D9F"/>
    <w:rsid w:val="00B7565C"/>
    <w:rsid w:val="00B760E1"/>
    <w:rsid w:val="00B772BF"/>
    <w:rsid w:val="00B7766E"/>
    <w:rsid w:val="00B77B08"/>
    <w:rsid w:val="00B77D94"/>
    <w:rsid w:val="00B80B01"/>
    <w:rsid w:val="00B80E0F"/>
    <w:rsid w:val="00B839B2"/>
    <w:rsid w:val="00B842F3"/>
    <w:rsid w:val="00B84631"/>
    <w:rsid w:val="00B8566C"/>
    <w:rsid w:val="00B908A6"/>
    <w:rsid w:val="00B90F93"/>
    <w:rsid w:val="00B9101B"/>
    <w:rsid w:val="00B91B64"/>
    <w:rsid w:val="00B92ED8"/>
    <w:rsid w:val="00B93097"/>
    <w:rsid w:val="00B97249"/>
    <w:rsid w:val="00B97E7D"/>
    <w:rsid w:val="00BA0258"/>
    <w:rsid w:val="00BA03F6"/>
    <w:rsid w:val="00BA0465"/>
    <w:rsid w:val="00BA0D5F"/>
    <w:rsid w:val="00BA13AB"/>
    <w:rsid w:val="00BA195E"/>
    <w:rsid w:val="00BA215E"/>
    <w:rsid w:val="00BA27AB"/>
    <w:rsid w:val="00BA441F"/>
    <w:rsid w:val="00BA5C9F"/>
    <w:rsid w:val="00BA6474"/>
    <w:rsid w:val="00BA6DC3"/>
    <w:rsid w:val="00BB11ED"/>
    <w:rsid w:val="00BB1428"/>
    <w:rsid w:val="00BB2998"/>
    <w:rsid w:val="00BB31B6"/>
    <w:rsid w:val="00BB3718"/>
    <w:rsid w:val="00BB4A82"/>
    <w:rsid w:val="00BB4E72"/>
    <w:rsid w:val="00BB4FD5"/>
    <w:rsid w:val="00BB50EB"/>
    <w:rsid w:val="00BB52E1"/>
    <w:rsid w:val="00BC1BB4"/>
    <w:rsid w:val="00BC2E25"/>
    <w:rsid w:val="00BC3360"/>
    <w:rsid w:val="00BC36EA"/>
    <w:rsid w:val="00BC3CFD"/>
    <w:rsid w:val="00BC4006"/>
    <w:rsid w:val="00BC4B66"/>
    <w:rsid w:val="00BC5712"/>
    <w:rsid w:val="00BC5745"/>
    <w:rsid w:val="00BC7125"/>
    <w:rsid w:val="00BD0459"/>
    <w:rsid w:val="00BD15DB"/>
    <w:rsid w:val="00BD1929"/>
    <w:rsid w:val="00BD1E22"/>
    <w:rsid w:val="00BD1EF7"/>
    <w:rsid w:val="00BD22A3"/>
    <w:rsid w:val="00BD359F"/>
    <w:rsid w:val="00BD4BA0"/>
    <w:rsid w:val="00BD4D42"/>
    <w:rsid w:val="00BD5733"/>
    <w:rsid w:val="00BD623D"/>
    <w:rsid w:val="00BD6E98"/>
    <w:rsid w:val="00BD76BE"/>
    <w:rsid w:val="00BE0374"/>
    <w:rsid w:val="00BE0A78"/>
    <w:rsid w:val="00BE0AF7"/>
    <w:rsid w:val="00BE1F3B"/>
    <w:rsid w:val="00BE29B9"/>
    <w:rsid w:val="00BE2CBA"/>
    <w:rsid w:val="00BE5321"/>
    <w:rsid w:val="00BE6390"/>
    <w:rsid w:val="00BE6F4F"/>
    <w:rsid w:val="00BF1A31"/>
    <w:rsid w:val="00BF1B83"/>
    <w:rsid w:val="00BF24CD"/>
    <w:rsid w:val="00BF2F8E"/>
    <w:rsid w:val="00BF3506"/>
    <w:rsid w:val="00BF39BE"/>
    <w:rsid w:val="00BF3BB5"/>
    <w:rsid w:val="00BF4443"/>
    <w:rsid w:val="00BF4737"/>
    <w:rsid w:val="00BF487F"/>
    <w:rsid w:val="00BF51F3"/>
    <w:rsid w:val="00BF586F"/>
    <w:rsid w:val="00BF5880"/>
    <w:rsid w:val="00BF6DCA"/>
    <w:rsid w:val="00C000F4"/>
    <w:rsid w:val="00C0031A"/>
    <w:rsid w:val="00C013FB"/>
    <w:rsid w:val="00C01A6A"/>
    <w:rsid w:val="00C02383"/>
    <w:rsid w:val="00C02619"/>
    <w:rsid w:val="00C028DD"/>
    <w:rsid w:val="00C032FF"/>
    <w:rsid w:val="00C03B75"/>
    <w:rsid w:val="00C04D91"/>
    <w:rsid w:val="00C04F07"/>
    <w:rsid w:val="00C07869"/>
    <w:rsid w:val="00C078E2"/>
    <w:rsid w:val="00C07A9C"/>
    <w:rsid w:val="00C07B92"/>
    <w:rsid w:val="00C07D98"/>
    <w:rsid w:val="00C07D9E"/>
    <w:rsid w:val="00C113ED"/>
    <w:rsid w:val="00C116DE"/>
    <w:rsid w:val="00C12437"/>
    <w:rsid w:val="00C13F57"/>
    <w:rsid w:val="00C147C4"/>
    <w:rsid w:val="00C16721"/>
    <w:rsid w:val="00C20AD7"/>
    <w:rsid w:val="00C20EFA"/>
    <w:rsid w:val="00C20F69"/>
    <w:rsid w:val="00C20FEC"/>
    <w:rsid w:val="00C2147A"/>
    <w:rsid w:val="00C21A3C"/>
    <w:rsid w:val="00C21EC2"/>
    <w:rsid w:val="00C24772"/>
    <w:rsid w:val="00C24B65"/>
    <w:rsid w:val="00C258FC"/>
    <w:rsid w:val="00C25979"/>
    <w:rsid w:val="00C26C62"/>
    <w:rsid w:val="00C30351"/>
    <w:rsid w:val="00C306B9"/>
    <w:rsid w:val="00C31129"/>
    <w:rsid w:val="00C311D3"/>
    <w:rsid w:val="00C3271F"/>
    <w:rsid w:val="00C3367F"/>
    <w:rsid w:val="00C34922"/>
    <w:rsid w:val="00C35038"/>
    <w:rsid w:val="00C35DC0"/>
    <w:rsid w:val="00C37014"/>
    <w:rsid w:val="00C40F05"/>
    <w:rsid w:val="00C4171F"/>
    <w:rsid w:val="00C41B79"/>
    <w:rsid w:val="00C43B07"/>
    <w:rsid w:val="00C45721"/>
    <w:rsid w:val="00C45AAD"/>
    <w:rsid w:val="00C45D72"/>
    <w:rsid w:val="00C47AA8"/>
    <w:rsid w:val="00C50117"/>
    <w:rsid w:val="00C50924"/>
    <w:rsid w:val="00C50AAC"/>
    <w:rsid w:val="00C50CCC"/>
    <w:rsid w:val="00C5280A"/>
    <w:rsid w:val="00C54444"/>
    <w:rsid w:val="00C5461C"/>
    <w:rsid w:val="00C54B49"/>
    <w:rsid w:val="00C555B6"/>
    <w:rsid w:val="00C567FC"/>
    <w:rsid w:val="00C56E35"/>
    <w:rsid w:val="00C56F45"/>
    <w:rsid w:val="00C57B8E"/>
    <w:rsid w:val="00C57C64"/>
    <w:rsid w:val="00C60FF0"/>
    <w:rsid w:val="00C64A6C"/>
    <w:rsid w:val="00C64F20"/>
    <w:rsid w:val="00C65A86"/>
    <w:rsid w:val="00C66CEB"/>
    <w:rsid w:val="00C66D0E"/>
    <w:rsid w:val="00C701AE"/>
    <w:rsid w:val="00C7180A"/>
    <w:rsid w:val="00C72CD3"/>
    <w:rsid w:val="00C733D8"/>
    <w:rsid w:val="00C740D7"/>
    <w:rsid w:val="00C743A7"/>
    <w:rsid w:val="00C74B42"/>
    <w:rsid w:val="00C74C03"/>
    <w:rsid w:val="00C7565C"/>
    <w:rsid w:val="00C75D54"/>
    <w:rsid w:val="00C769EC"/>
    <w:rsid w:val="00C80335"/>
    <w:rsid w:val="00C80887"/>
    <w:rsid w:val="00C80910"/>
    <w:rsid w:val="00C82659"/>
    <w:rsid w:val="00C833A3"/>
    <w:rsid w:val="00C8395E"/>
    <w:rsid w:val="00C842D7"/>
    <w:rsid w:val="00C851FF"/>
    <w:rsid w:val="00C85C9B"/>
    <w:rsid w:val="00C865A5"/>
    <w:rsid w:val="00C87AC6"/>
    <w:rsid w:val="00C87E7C"/>
    <w:rsid w:val="00C900A8"/>
    <w:rsid w:val="00C9172C"/>
    <w:rsid w:val="00C91B43"/>
    <w:rsid w:val="00C938EC"/>
    <w:rsid w:val="00C940E9"/>
    <w:rsid w:val="00C94909"/>
    <w:rsid w:val="00C95F2A"/>
    <w:rsid w:val="00C96746"/>
    <w:rsid w:val="00CA0067"/>
    <w:rsid w:val="00CA3C9C"/>
    <w:rsid w:val="00CA4064"/>
    <w:rsid w:val="00CA4731"/>
    <w:rsid w:val="00CA4D1D"/>
    <w:rsid w:val="00CA5377"/>
    <w:rsid w:val="00CA587D"/>
    <w:rsid w:val="00CA6AAF"/>
    <w:rsid w:val="00CA7435"/>
    <w:rsid w:val="00CA7A7D"/>
    <w:rsid w:val="00CA7C8F"/>
    <w:rsid w:val="00CA7EDE"/>
    <w:rsid w:val="00CB1452"/>
    <w:rsid w:val="00CB2B09"/>
    <w:rsid w:val="00CB3597"/>
    <w:rsid w:val="00CB3712"/>
    <w:rsid w:val="00CB4174"/>
    <w:rsid w:val="00CB4435"/>
    <w:rsid w:val="00CB5CCF"/>
    <w:rsid w:val="00CB7B6A"/>
    <w:rsid w:val="00CB7D18"/>
    <w:rsid w:val="00CC05FA"/>
    <w:rsid w:val="00CC1E5F"/>
    <w:rsid w:val="00CC29DE"/>
    <w:rsid w:val="00CC39A0"/>
    <w:rsid w:val="00CC610B"/>
    <w:rsid w:val="00CC63C2"/>
    <w:rsid w:val="00CC69B3"/>
    <w:rsid w:val="00CD0687"/>
    <w:rsid w:val="00CD0740"/>
    <w:rsid w:val="00CD0768"/>
    <w:rsid w:val="00CD0931"/>
    <w:rsid w:val="00CD0DCA"/>
    <w:rsid w:val="00CD187D"/>
    <w:rsid w:val="00CD237D"/>
    <w:rsid w:val="00CD23E5"/>
    <w:rsid w:val="00CD2C5E"/>
    <w:rsid w:val="00CD3137"/>
    <w:rsid w:val="00CD31E2"/>
    <w:rsid w:val="00CD4EEF"/>
    <w:rsid w:val="00CD51B9"/>
    <w:rsid w:val="00CD5376"/>
    <w:rsid w:val="00CD5664"/>
    <w:rsid w:val="00CD6D54"/>
    <w:rsid w:val="00CD70F1"/>
    <w:rsid w:val="00CD7BD3"/>
    <w:rsid w:val="00CE01A7"/>
    <w:rsid w:val="00CE047F"/>
    <w:rsid w:val="00CE07D6"/>
    <w:rsid w:val="00CE136A"/>
    <w:rsid w:val="00CE1FA7"/>
    <w:rsid w:val="00CE348F"/>
    <w:rsid w:val="00CE42DD"/>
    <w:rsid w:val="00CE4595"/>
    <w:rsid w:val="00CE55B7"/>
    <w:rsid w:val="00CE55DA"/>
    <w:rsid w:val="00CE5E56"/>
    <w:rsid w:val="00CE63DA"/>
    <w:rsid w:val="00CE64E4"/>
    <w:rsid w:val="00CE656A"/>
    <w:rsid w:val="00CE6807"/>
    <w:rsid w:val="00CE6B8B"/>
    <w:rsid w:val="00CE7589"/>
    <w:rsid w:val="00CE7866"/>
    <w:rsid w:val="00CE7AB6"/>
    <w:rsid w:val="00CE7CA9"/>
    <w:rsid w:val="00CF0C03"/>
    <w:rsid w:val="00CF0ECC"/>
    <w:rsid w:val="00CF17A8"/>
    <w:rsid w:val="00CF1D68"/>
    <w:rsid w:val="00CF22C6"/>
    <w:rsid w:val="00CF23B9"/>
    <w:rsid w:val="00CF2D35"/>
    <w:rsid w:val="00CF57EB"/>
    <w:rsid w:val="00CF6738"/>
    <w:rsid w:val="00CF6BDE"/>
    <w:rsid w:val="00CF6C96"/>
    <w:rsid w:val="00CF6D1F"/>
    <w:rsid w:val="00CF70C0"/>
    <w:rsid w:val="00CF73F3"/>
    <w:rsid w:val="00D0027F"/>
    <w:rsid w:val="00D00FD6"/>
    <w:rsid w:val="00D013CA"/>
    <w:rsid w:val="00D02E51"/>
    <w:rsid w:val="00D030D3"/>
    <w:rsid w:val="00D0346B"/>
    <w:rsid w:val="00D039FD"/>
    <w:rsid w:val="00D04CFF"/>
    <w:rsid w:val="00D07DA3"/>
    <w:rsid w:val="00D10269"/>
    <w:rsid w:val="00D11ACA"/>
    <w:rsid w:val="00D126D2"/>
    <w:rsid w:val="00D12757"/>
    <w:rsid w:val="00D13DAD"/>
    <w:rsid w:val="00D15507"/>
    <w:rsid w:val="00D1685F"/>
    <w:rsid w:val="00D1779D"/>
    <w:rsid w:val="00D204A7"/>
    <w:rsid w:val="00D20C68"/>
    <w:rsid w:val="00D2141B"/>
    <w:rsid w:val="00D22429"/>
    <w:rsid w:val="00D231A5"/>
    <w:rsid w:val="00D23C20"/>
    <w:rsid w:val="00D301C9"/>
    <w:rsid w:val="00D30E3D"/>
    <w:rsid w:val="00D31614"/>
    <w:rsid w:val="00D33094"/>
    <w:rsid w:val="00D3350F"/>
    <w:rsid w:val="00D33FEA"/>
    <w:rsid w:val="00D34EC0"/>
    <w:rsid w:val="00D35165"/>
    <w:rsid w:val="00D35CBC"/>
    <w:rsid w:val="00D36891"/>
    <w:rsid w:val="00D36943"/>
    <w:rsid w:val="00D36B2B"/>
    <w:rsid w:val="00D36DCB"/>
    <w:rsid w:val="00D37645"/>
    <w:rsid w:val="00D40065"/>
    <w:rsid w:val="00D40E3D"/>
    <w:rsid w:val="00D42551"/>
    <w:rsid w:val="00D43E15"/>
    <w:rsid w:val="00D44BDB"/>
    <w:rsid w:val="00D45324"/>
    <w:rsid w:val="00D46752"/>
    <w:rsid w:val="00D46FCA"/>
    <w:rsid w:val="00D4776F"/>
    <w:rsid w:val="00D501EE"/>
    <w:rsid w:val="00D506ED"/>
    <w:rsid w:val="00D51040"/>
    <w:rsid w:val="00D518B7"/>
    <w:rsid w:val="00D52037"/>
    <w:rsid w:val="00D52A1B"/>
    <w:rsid w:val="00D52FC5"/>
    <w:rsid w:val="00D5309E"/>
    <w:rsid w:val="00D57DCC"/>
    <w:rsid w:val="00D6218E"/>
    <w:rsid w:val="00D64873"/>
    <w:rsid w:val="00D6626B"/>
    <w:rsid w:val="00D677B2"/>
    <w:rsid w:val="00D703C0"/>
    <w:rsid w:val="00D70876"/>
    <w:rsid w:val="00D725A9"/>
    <w:rsid w:val="00D72955"/>
    <w:rsid w:val="00D7506A"/>
    <w:rsid w:val="00D77D5F"/>
    <w:rsid w:val="00D77F24"/>
    <w:rsid w:val="00D8008D"/>
    <w:rsid w:val="00D80A34"/>
    <w:rsid w:val="00D814A9"/>
    <w:rsid w:val="00D82865"/>
    <w:rsid w:val="00D82C66"/>
    <w:rsid w:val="00D845F7"/>
    <w:rsid w:val="00D84613"/>
    <w:rsid w:val="00D85E62"/>
    <w:rsid w:val="00D85F90"/>
    <w:rsid w:val="00D86B06"/>
    <w:rsid w:val="00D87586"/>
    <w:rsid w:val="00D87F9E"/>
    <w:rsid w:val="00D929EE"/>
    <w:rsid w:val="00D92D53"/>
    <w:rsid w:val="00D936F7"/>
    <w:rsid w:val="00D94E49"/>
    <w:rsid w:val="00D94EE1"/>
    <w:rsid w:val="00D975B1"/>
    <w:rsid w:val="00DA0730"/>
    <w:rsid w:val="00DA0B30"/>
    <w:rsid w:val="00DA1C25"/>
    <w:rsid w:val="00DA2399"/>
    <w:rsid w:val="00DA25E8"/>
    <w:rsid w:val="00DA2D2D"/>
    <w:rsid w:val="00DA2DBB"/>
    <w:rsid w:val="00DA2F04"/>
    <w:rsid w:val="00DA4520"/>
    <w:rsid w:val="00DA6F32"/>
    <w:rsid w:val="00DA71D5"/>
    <w:rsid w:val="00DA783E"/>
    <w:rsid w:val="00DB1289"/>
    <w:rsid w:val="00DB32BA"/>
    <w:rsid w:val="00DB48FD"/>
    <w:rsid w:val="00DB5B8F"/>
    <w:rsid w:val="00DB61BC"/>
    <w:rsid w:val="00DB741A"/>
    <w:rsid w:val="00DB755F"/>
    <w:rsid w:val="00DB7EBA"/>
    <w:rsid w:val="00DC0E10"/>
    <w:rsid w:val="00DC14B1"/>
    <w:rsid w:val="00DC2104"/>
    <w:rsid w:val="00DC2A33"/>
    <w:rsid w:val="00DC324B"/>
    <w:rsid w:val="00DC397F"/>
    <w:rsid w:val="00DC43C0"/>
    <w:rsid w:val="00DC7037"/>
    <w:rsid w:val="00DD0029"/>
    <w:rsid w:val="00DD178E"/>
    <w:rsid w:val="00DD2D8B"/>
    <w:rsid w:val="00DD3632"/>
    <w:rsid w:val="00DD4BAF"/>
    <w:rsid w:val="00DD74AA"/>
    <w:rsid w:val="00DE22CB"/>
    <w:rsid w:val="00DE29F7"/>
    <w:rsid w:val="00DE2A76"/>
    <w:rsid w:val="00DE2EB9"/>
    <w:rsid w:val="00DE3E62"/>
    <w:rsid w:val="00DE410B"/>
    <w:rsid w:val="00DE4112"/>
    <w:rsid w:val="00DE4942"/>
    <w:rsid w:val="00DE4A80"/>
    <w:rsid w:val="00DE4E84"/>
    <w:rsid w:val="00DE5ABF"/>
    <w:rsid w:val="00DE5F82"/>
    <w:rsid w:val="00DE7562"/>
    <w:rsid w:val="00DF09A7"/>
    <w:rsid w:val="00DF2E8F"/>
    <w:rsid w:val="00DF3D75"/>
    <w:rsid w:val="00DF416F"/>
    <w:rsid w:val="00DF51B1"/>
    <w:rsid w:val="00DF6A67"/>
    <w:rsid w:val="00DF6CD6"/>
    <w:rsid w:val="00DF6E7F"/>
    <w:rsid w:val="00DF794E"/>
    <w:rsid w:val="00DF7AE8"/>
    <w:rsid w:val="00E00F0F"/>
    <w:rsid w:val="00E026C0"/>
    <w:rsid w:val="00E02A39"/>
    <w:rsid w:val="00E04BEF"/>
    <w:rsid w:val="00E05370"/>
    <w:rsid w:val="00E05876"/>
    <w:rsid w:val="00E058BB"/>
    <w:rsid w:val="00E06EB6"/>
    <w:rsid w:val="00E07BB4"/>
    <w:rsid w:val="00E10507"/>
    <w:rsid w:val="00E1158C"/>
    <w:rsid w:val="00E122FD"/>
    <w:rsid w:val="00E13CFD"/>
    <w:rsid w:val="00E15311"/>
    <w:rsid w:val="00E15AC9"/>
    <w:rsid w:val="00E15B94"/>
    <w:rsid w:val="00E179BA"/>
    <w:rsid w:val="00E20754"/>
    <w:rsid w:val="00E21A76"/>
    <w:rsid w:val="00E24864"/>
    <w:rsid w:val="00E269CB"/>
    <w:rsid w:val="00E26C66"/>
    <w:rsid w:val="00E27974"/>
    <w:rsid w:val="00E3131B"/>
    <w:rsid w:val="00E32B0C"/>
    <w:rsid w:val="00E34EAC"/>
    <w:rsid w:val="00E36063"/>
    <w:rsid w:val="00E377DE"/>
    <w:rsid w:val="00E40E7E"/>
    <w:rsid w:val="00E41335"/>
    <w:rsid w:val="00E41B2C"/>
    <w:rsid w:val="00E41E28"/>
    <w:rsid w:val="00E429CE"/>
    <w:rsid w:val="00E469F2"/>
    <w:rsid w:val="00E46AAF"/>
    <w:rsid w:val="00E47823"/>
    <w:rsid w:val="00E518A3"/>
    <w:rsid w:val="00E537F1"/>
    <w:rsid w:val="00E5475F"/>
    <w:rsid w:val="00E549CE"/>
    <w:rsid w:val="00E55003"/>
    <w:rsid w:val="00E55B38"/>
    <w:rsid w:val="00E55E92"/>
    <w:rsid w:val="00E562E3"/>
    <w:rsid w:val="00E575DB"/>
    <w:rsid w:val="00E60D28"/>
    <w:rsid w:val="00E61B60"/>
    <w:rsid w:val="00E622BA"/>
    <w:rsid w:val="00E629D8"/>
    <w:rsid w:val="00E64646"/>
    <w:rsid w:val="00E65EC2"/>
    <w:rsid w:val="00E66DF8"/>
    <w:rsid w:val="00E66E62"/>
    <w:rsid w:val="00E66FC0"/>
    <w:rsid w:val="00E67482"/>
    <w:rsid w:val="00E679E5"/>
    <w:rsid w:val="00E70359"/>
    <w:rsid w:val="00E70DAF"/>
    <w:rsid w:val="00E712F5"/>
    <w:rsid w:val="00E71CD3"/>
    <w:rsid w:val="00E724A4"/>
    <w:rsid w:val="00E74E9E"/>
    <w:rsid w:val="00E75355"/>
    <w:rsid w:val="00E7582C"/>
    <w:rsid w:val="00E75B54"/>
    <w:rsid w:val="00E75C05"/>
    <w:rsid w:val="00E76887"/>
    <w:rsid w:val="00E77DF8"/>
    <w:rsid w:val="00E80392"/>
    <w:rsid w:val="00E81B38"/>
    <w:rsid w:val="00E82B03"/>
    <w:rsid w:val="00E82DDF"/>
    <w:rsid w:val="00E83336"/>
    <w:rsid w:val="00E83603"/>
    <w:rsid w:val="00E836C7"/>
    <w:rsid w:val="00E90B4A"/>
    <w:rsid w:val="00E90BA3"/>
    <w:rsid w:val="00E91358"/>
    <w:rsid w:val="00E931F1"/>
    <w:rsid w:val="00E93410"/>
    <w:rsid w:val="00E943FF"/>
    <w:rsid w:val="00E964F9"/>
    <w:rsid w:val="00E965DA"/>
    <w:rsid w:val="00E96D3F"/>
    <w:rsid w:val="00EA1835"/>
    <w:rsid w:val="00EA44BB"/>
    <w:rsid w:val="00EA5C0B"/>
    <w:rsid w:val="00EA6AF4"/>
    <w:rsid w:val="00EB0163"/>
    <w:rsid w:val="00EB02F7"/>
    <w:rsid w:val="00EB229C"/>
    <w:rsid w:val="00EB2D7B"/>
    <w:rsid w:val="00EB5F21"/>
    <w:rsid w:val="00EB7F89"/>
    <w:rsid w:val="00EC0DEA"/>
    <w:rsid w:val="00EC12B7"/>
    <w:rsid w:val="00EC1ED0"/>
    <w:rsid w:val="00EC3666"/>
    <w:rsid w:val="00EC468E"/>
    <w:rsid w:val="00EC4D30"/>
    <w:rsid w:val="00EC6040"/>
    <w:rsid w:val="00ED016D"/>
    <w:rsid w:val="00ED0380"/>
    <w:rsid w:val="00ED0EF6"/>
    <w:rsid w:val="00ED164E"/>
    <w:rsid w:val="00ED17E7"/>
    <w:rsid w:val="00ED1EA9"/>
    <w:rsid w:val="00ED2579"/>
    <w:rsid w:val="00ED2947"/>
    <w:rsid w:val="00ED3559"/>
    <w:rsid w:val="00ED415D"/>
    <w:rsid w:val="00ED6047"/>
    <w:rsid w:val="00EE0C32"/>
    <w:rsid w:val="00EE242F"/>
    <w:rsid w:val="00EE27BC"/>
    <w:rsid w:val="00EE282C"/>
    <w:rsid w:val="00EE289E"/>
    <w:rsid w:val="00EE28FB"/>
    <w:rsid w:val="00EE2CC8"/>
    <w:rsid w:val="00EE2CD8"/>
    <w:rsid w:val="00EE4942"/>
    <w:rsid w:val="00EE4ACD"/>
    <w:rsid w:val="00EE5384"/>
    <w:rsid w:val="00EE6EEE"/>
    <w:rsid w:val="00EF008E"/>
    <w:rsid w:val="00EF06A7"/>
    <w:rsid w:val="00EF0857"/>
    <w:rsid w:val="00EF0CDB"/>
    <w:rsid w:val="00EF162C"/>
    <w:rsid w:val="00EF3CF6"/>
    <w:rsid w:val="00EF4C19"/>
    <w:rsid w:val="00EF644C"/>
    <w:rsid w:val="00F01FB7"/>
    <w:rsid w:val="00F02501"/>
    <w:rsid w:val="00F02B9A"/>
    <w:rsid w:val="00F02DCF"/>
    <w:rsid w:val="00F03131"/>
    <w:rsid w:val="00F03AF5"/>
    <w:rsid w:val="00F03FEB"/>
    <w:rsid w:val="00F045E0"/>
    <w:rsid w:val="00F076A0"/>
    <w:rsid w:val="00F100C7"/>
    <w:rsid w:val="00F116A9"/>
    <w:rsid w:val="00F11D6A"/>
    <w:rsid w:val="00F120B5"/>
    <w:rsid w:val="00F122BD"/>
    <w:rsid w:val="00F15BC0"/>
    <w:rsid w:val="00F16392"/>
    <w:rsid w:val="00F22471"/>
    <w:rsid w:val="00F226B0"/>
    <w:rsid w:val="00F22859"/>
    <w:rsid w:val="00F2307C"/>
    <w:rsid w:val="00F23256"/>
    <w:rsid w:val="00F23720"/>
    <w:rsid w:val="00F23F37"/>
    <w:rsid w:val="00F23F78"/>
    <w:rsid w:val="00F242E1"/>
    <w:rsid w:val="00F24DBA"/>
    <w:rsid w:val="00F2511D"/>
    <w:rsid w:val="00F25689"/>
    <w:rsid w:val="00F259AE"/>
    <w:rsid w:val="00F26D59"/>
    <w:rsid w:val="00F27641"/>
    <w:rsid w:val="00F3046D"/>
    <w:rsid w:val="00F31312"/>
    <w:rsid w:val="00F31AEF"/>
    <w:rsid w:val="00F328D8"/>
    <w:rsid w:val="00F331ED"/>
    <w:rsid w:val="00F3561D"/>
    <w:rsid w:val="00F35B4E"/>
    <w:rsid w:val="00F35CCF"/>
    <w:rsid w:val="00F35E5D"/>
    <w:rsid w:val="00F37618"/>
    <w:rsid w:val="00F40991"/>
    <w:rsid w:val="00F423F5"/>
    <w:rsid w:val="00F42654"/>
    <w:rsid w:val="00F42A9D"/>
    <w:rsid w:val="00F42C11"/>
    <w:rsid w:val="00F43CA4"/>
    <w:rsid w:val="00F43CC5"/>
    <w:rsid w:val="00F43DD2"/>
    <w:rsid w:val="00F44A61"/>
    <w:rsid w:val="00F45C5E"/>
    <w:rsid w:val="00F4600C"/>
    <w:rsid w:val="00F47008"/>
    <w:rsid w:val="00F47520"/>
    <w:rsid w:val="00F47D29"/>
    <w:rsid w:val="00F5025B"/>
    <w:rsid w:val="00F5274E"/>
    <w:rsid w:val="00F52ED3"/>
    <w:rsid w:val="00F530D2"/>
    <w:rsid w:val="00F54925"/>
    <w:rsid w:val="00F5528F"/>
    <w:rsid w:val="00F55969"/>
    <w:rsid w:val="00F55AAD"/>
    <w:rsid w:val="00F57925"/>
    <w:rsid w:val="00F57AB7"/>
    <w:rsid w:val="00F609D4"/>
    <w:rsid w:val="00F60E8B"/>
    <w:rsid w:val="00F6122C"/>
    <w:rsid w:val="00F61746"/>
    <w:rsid w:val="00F61D7D"/>
    <w:rsid w:val="00F62695"/>
    <w:rsid w:val="00F65038"/>
    <w:rsid w:val="00F653C1"/>
    <w:rsid w:val="00F6575A"/>
    <w:rsid w:val="00F65B64"/>
    <w:rsid w:val="00F667C1"/>
    <w:rsid w:val="00F727D3"/>
    <w:rsid w:val="00F73A45"/>
    <w:rsid w:val="00F765B1"/>
    <w:rsid w:val="00F777BD"/>
    <w:rsid w:val="00F814CD"/>
    <w:rsid w:val="00F816CA"/>
    <w:rsid w:val="00F81CB2"/>
    <w:rsid w:val="00F82CAE"/>
    <w:rsid w:val="00F8355E"/>
    <w:rsid w:val="00F83F5E"/>
    <w:rsid w:val="00F8403B"/>
    <w:rsid w:val="00F850FF"/>
    <w:rsid w:val="00F859D2"/>
    <w:rsid w:val="00F86CA4"/>
    <w:rsid w:val="00F87032"/>
    <w:rsid w:val="00F876E2"/>
    <w:rsid w:val="00F91424"/>
    <w:rsid w:val="00F914A2"/>
    <w:rsid w:val="00F916D0"/>
    <w:rsid w:val="00F94D39"/>
    <w:rsid w:val="00F955ED"/>
    <w:rsid w:val="00F978A4"/>
    <w:rsid w:val="00F97969"/>
    <w:rsid w:val="00FA06CD"/>
    <w:rsid w:val="00FA13B5"/>
    <w:rsid w:val="00FA402F"/>
    <w:rsid w:val="00FA50C1"/>
    <w:rsid w:val="00FA7003"/>
    <w:rsid w:val="00FB0278"/>
    <w:rsid w:val="00FB1018"/>
    <w:rsid w:val="00FB1809"/>
    <w:rsid w:val="00FB21F3"/>
    <w:rsid w:val="00FB24F9"/>
    <w:rsid w:val="00FB26C9"/>
    <w:rsid w:val="00FB2BED"/>
    <w:rsid w:val="00FB3EF2"/>
    <w:rsid w:val="00FB70C4"/>
    <w:rsid w:val="00FB7AFD"/>
    <w:rsid w:val="00FB7C69"/>
    <w:rsid w:val="00FB7D3B"/>
    <w:rsid w:val="00FB7D86"/>
    <w:rsid w:val="00FC01E1"/>
    <w:rsid w:val="00FC17FD"/>
    <w:rsid w:val="00FC244F"/>
    <w:rsid w:val="00FC2E4A"/>
    <w:rsid w:val="00FC44E5"/>
    <w:rsid w:val="00FC500F"/>
    <w:rsid w:val="00FC612C"/>
    <w:rsid w:val="00FD0AF0"/>
    <w:rsid w:val="00FD0BB1"/>
    <w:rsid w:val="00FD192D"/>
    <w:rsid w:val="00FD1F5B"/>
    <w:rsid w:val="00FD2109"/>
    <w:rsid w:val="00FD211B"/>
    <w:rsid w:val="00FD2D96"/>
    <w:rsid w:val="00FD3FDB"/>
    <w:rsid w:val="00FD4243"/>
    <w:rsid w:val="00FD4259"/>
    <w:rsid w:val="00FD462F"/>
    <w:rsid w:val="00FD4A88"/>
    <w:rsid w:val="00FD5996"/>
    <w:rsid w:val="00FD6628"/>
    <w:rsid w:val="00FD694D"/>
    <w:rsid w:val="00FE0B9D"/>
    <w:rsid w:val="00FE0E58"/>
    <w:rsid w:val="00FE13CC"/>
    <w:rsid w:val="00FE36AD"/>
    <w:rsid w:val="00FE5020"/>
    <w:rsid w:val="00FE512B"/>
    <w:rsid w:val="00FE53BB"/>
    <w:rsid w:val="00FE6B94"/>
    <w:rsid w:val="00FE7E63"/>
    <w:rsid w:val="00FF0131"/>
    <w:rsid w:val="00FF0183"/>
    <w:rsid w:val="00FF0F17"/>
    <w:rsid w:val="00FF18D8"/>
    <w:rsid w:val="00FF2200"/>
    <w:rsid w:val="00FF2727"/>
    <w:rsid w:val="00FF3101"/>
    <w:rsid w:val="00FF326A"/>
    <w:rsid w:val="00FF338C"/>
    <w:rsid w:val="00FF371A"/>
    <w:rsid w:val="00FF4A35"/>
    <w:rsid w:val="00FF6E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EB6"/>
    <w:rPr>
      <w:sz w:val="24"/>
      <w:szCs w:val="28"/>
    </w:rPr>
  </w:style>
  <w:style w:type="paragraph" w:styleId="1">
    <w:name w:val="heading 1"/>
    <w:basedOn w:val="a"/>
    <w:next w:val="a"/>
    <w:link w:val="10"/>
    <w:uiPriority w:val="9"/>
    <w:qFormat/>
    <w:rsid w:val="00760C7E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40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rsid w:val="00F57925"/>
    <w:rPr>
      <w:color w:val="800080"/>
      <w:u w:val="single"/>
    </w:rPr>
  </w:style>
  <w:style w:type="character" w:styleId="a4">
    <w:name w:val="Hyperlink"/>
    <w:rsid w:val="00C87E7C"/>
    <w:rPr>
      <w:color w:val="0000FF"/>
      <w:u w:val="single"/>
      <w:lang w:bidi="th-TH"/>
    </w:rPr>
  </w:style>
  <w:style w:type="paragraph" w:styleId="a5">
    <w:name w:val="header"/>
    <w:basedOn w:val="a"/>
    <w:rsid w:val="00D6626B"/>
    <w:pPr>
      <w:tabs>
        <w:tab w:val="center" w:pos="4153"/>
        <w:tab w:val="right" w:pos="8306"/>
      </w:tabs>
    </w:pPr>
  </w:style>
  <w:style w:type="character" w:styleId="a6">
    <w:name w:val="page number"/>
    <w:basedOn w:val="a0"/>
    <w:rsid w:val="00D6626B"/>
  </w:style>
  <w:style w:type="paragraph" w:styleId="a7">
    <w:name w:val="footer"/>
    <w:basedOn w:val="a"/>
    <w:link w:val="a8"/>
    <w:uiPriority w:val="99"/>
    <w:rsid w:val="00D6626B"/>
    <w:pPr>
      <w:tabs>
        <w:tab w:val="center" w:pos="4153"/>
        <w:tab w:val="right" w:pos="8306"/>
      </w:tabs>
    </w:pPr>
  </w:style>
  <w:style w:type="paragraph" w:styleId="a9">
    <w:name w:val="Document Map"/>
    <w:basedOn w:val="a"/>
    <w:semiHidden/>
    <w:rsid w:val="007C545A"/>
    <w:pPr>
      <w:shd w:val="clear" w:color="auto" w:fill="000080"/>
    </w:pPr>
    <w:rPr>
      <w:rFonts w:ascii="Tahoma" w:hAnsi="Tahoma"/>
    </w:rPr>
  </w:style>
  <w:style w:type="table" w:styleId="aa">
    <w:name w:val="Table Grid"/>
    <w:basedOn w:val="a1"/>
    <w:uiPriority w:val="59"/>
    <w:rsid w:val="001E3CC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link w:val="ac"/>
    <w:uiPriority w:val="34"/>
    <w:qFormat/>
    <w:rsid w:val="00D1685F"/>
    <w:pPr>
      <w:ind w:left="720"/>
      <w:contextualSpacing/>
    </w:pPr>
  </w:style>
  <w:style w:type="paragraph" w:styleId="ad">
    <w:name w:val="Balloon Text"/>
    <w:basedOn w:val="a"/>
    <w:link w:val="ae"/>
    <w:rsid w:val="00614DCE"/>
    <w:rPr>
      <w:rFonts w:ascii="Tahoma" w:hAnsi="Tahoma"/>
      <w:sz w:val="16"/>
      <w:szCs w:val="20"/>
    </w:rPr>
  </w:style>
  <w:style w:type="character" w:customStyle="1" w:styleId="ae">
    <w:name w:val="ข้อความบอลลูน อักขระ"/>
    <w:link w:val="ad"/>
    <w:rsid w:val="00614DCE"/>
    <w:rPr>
      <w:rFonts w:ascii="Tahoma" w:hAnsi="Tahoma"/>
      <w:sz w:val="16"/>
    </w:rPr>
  </w:style>
  <w:style w:type="character" w:customStyle="1" w:styleId="10">
    <w:name w:val="หัวเรื่อง 1 อักขระ"/>
    <w:link w:val="1"/>
    <w:uiPriority w:val="9"/>
    <w:rsid w:val="00760C7E"/>
    <w:rPr>
      <w:rFonts w:ascii="Cambria" w:hAnsi="Cambria"/>
      <w:b/>
      <w:bCs/>
      <w:kern w:val="32"/>
      <w:sz w:val="32"/>
      <w:szCs w:val="40"/>
      <w:lang w:eastAsia="zh-CN"/>
    </w:rPr>
  </w:style>
  <w:style w:type="character" w:styleId="af">
    <w:name w:val="Strong"/>
    <w:qFormat/>
    <w:rsid w:val="00B77B08"/>
    <w:rPr>
      <w:b/>
      <w:bCs/>
    </w:rPr>
  </w:style>
  <w:style w:type="paragraph" w:styleId="af0">
    <w:name w:val="Normal (Web)"/>
    <w:basedOn w:val="a"/>
    <w:uiPriority w:val="99"/>
    <w:unhideWhenUsed/>
    <w:rsid w:val="00C12437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text-highlight">
    <w:name w:val="text-highlight"/>
    <w:rsid w:val="00436E16"/>
  </w:style>
  <w:style w:type="character" w:customStyle="1" w:styleId="apple-converted-space">
    <w:name w:val="apple-converted-space"/>
    <w:rsid w:val="00436E16"/>
  </w:style>
  <w:style w:type="character" w:customStyle="1" w:styleId="style28">
    <w:name w:val="style28"/>
    <w:rsid w:val="00351683"/>
  </w:style>
  <w:style w:type="character" w:customStyle="1" w:styleId="a8">
    <w:name w:val="ท้ายกระดาษ อักขระ"/>
    <w:link w:val="a7"/>
    <w:uiPriority w:val="99"/>
    <w:rsid w:val="006C1B64"/>
    <w:rPr>
      <w:sz w:val="24"/>
      <w:szCs w:val="28"/>
    </w:rPr>
  </w:style>
  <w:style w:type="character" w:styleId="af1">
    <w:name w:val="annotation reference"/>
    <w:rsid w:val="00A44D82"/>
    <w:rPr>
      <w:sz w:val="16"/>
      <w:szCs w:val="18"/>
    </w:rPr>
  </w:style>
  <w:style w:type="paragraph" w:styleId="af2">
    <w:name w:val="annotation text"/>
    <w:basedOn w:val="a"/>
    <w:link w:val="af3"/>
    <w:rsid w:val="00A44D82"/>
    <w:rPr>
      <w:sz w:val="20"/>
      <w:szCs w:val="25"/>
    </w:rPr>
  </w:style>
  <w:style w:type="character" w:customStyle="1" w:styleId="af3">
    <w:name w:val="ข้อความข้อคิดเห็น อักขระ"/>
    <w:link w:val="af2"/>
    <w:rsid w:val="00A44D82"/>
    <w:rPr>
      <w:szCs w:val="25"/>
    </w:rPr>
  </w:style>
  <w:style w:type="paragraph" w:styleId="af4">
    <w:name w:val="annotation subject"/>
    <w:basedOn w:val="af2"/>
    <w:next w:val="af2"/>
    <w:link w:val="af5"/>
    <w:rsid w:val="00A44D82"/>
    <w:rPr>
      <w:b/>
      <w:bCs/>
    </w:rPr>
  </w:style>
  <w:style w:type="character" w:customStyle="1" w:styleId="af5">
    <w:name w:val="ชื่อเรื่องของข้อคิดเห็น อักขระ"/>
    <w:link w:val="af4"/>
    <w:rsid w:val="00A44D82"/>
    <w:rPr>
      <w:b/>
      <w:bCs/>
      <w:szCs w:val="25"/>
    </w:rPr>
  </w:style>
  <w:style w:type="paragraph" w:styleId="af6">
    <w:name w:val="No Spacing"/>
    <w:uiPriority w:val="1"/>
    <w:qFormat/>
    <w:rsid w:val="00CE64E4"/>
    <w:rPr>
      <w:rFonts w:ascii="Calibri" w:eastAsia="Calibri" w:hAnsi="Calibri" w:cs="Cordia New"/>
      <w:sz w:val="22"/>
      <w:szCs w:val="28"/>
    </w:rPr>
  </w:style>
  <w:style w:type="table" w:customStyle="1" w:styleId="11">
    <w:name w:val="เส้นตาราง1"/>
    <w:basedOn w:val="a1"/>
    <w:next w:val="aa"/>
    <w:uiPriority w:val="59"/>
    <w:rsid w:val="00AC2121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c">
    <w:name w:val="รายการย่อหน้า อักขระ"/>
    <w:link w:val="ab"/>
    <w:uiPriority w:val="34"/>
    <w:rsid w:val="00CD0DCA"/>
    <w:rPr>
      <w:sz w:val="24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EB6"/>
    <w:rPr>
      <w:sz w:val="24"/>
      <w:szCs w:val="28"/>
    </w:rPr>
  </w:style>
  <w:style w:type="paragraph" w:styleId="1">
    <w:name w:val="heading 1"/>
    <w:basedOn w:val="a"/>
    <w:next w:val="a"/>
    <w:link w:val="10"/>
    <w:uiPriority w:val="9"/>
    <w:qFormat/>
    <w:rsid w:val="00760C7E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40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rsid w:val="00F57925"/>
    <w:rPr>
      <w:color w:val="800080"/>
      <w:u w:val="single"/>
    </w:rPr>
  </w:style>
  <w:style w:type="character" w:styleId="a4">
    <w:name w:val="Hyperlink"/>
    <w:rsid w:val="00C87E7C"/>
    <w:rPr>
      <w:color w:val="0000FF"/>
      <w:u w:val="single"/>
      <w:lang w:bidi="th-TH"/>
    </w:rPr>
  </w:style>
  <w:style w:type="paragraph" w:styleId="a5">
    <w:name w:val="header"/>
    <w:basedOn w:val="a"/>
    <w:rsid w:val="00D6626B"/>
    <w:pPr>
      <w:tabs>
        <w:tab w:val="center" w:pos="4153"/>
        <w:tab w:val="right" w:pos="8306"/>
      </w:tabs>
    </w:pPr>
  </w:style>
  <w:style w:type="character" w:styleId="a6">
    <w:name w:val="page number"/>
    <w:basedOn w:val="a0"/>
    <w:rsid w:val="00D6626B"/>
  </w:style>
  <w:style w:type="paragraph" w:styleId="a7">
    <w:name w:val="footer"/>
    <w:basedOn w:val="a"/>
    <w:link w:val="a8"/>
    <w:uiPriority w:val="99"/>
    <w:rsid w:val="00D6626B"/>
    <w:pPr>
      <w:tabs>
        <w:tab w:val="center" w:pos="4153"/>
        <w:tab w:val="right" w:pos="8306"/>
      </w:tabs>
    </w:pPr>
  </w:style>
  <w:style w:type="paragraph" w:styleId="a9">
    <w:name w:val="Document Map"/>
    <w:basedOn w:val="a"/>
    <w:semiHidden/>
    <w:rsid w:val="007C545A"/>
    <w:pPr>
      <w:shd w:val="clear" w:color="auto" w:fill="000080"/>
    </w:pPr>
    <w:rPr>
      <w:rFonts w:ascii="Tahoma" w:hAnsi="Tahoma"/>
    </w:rPr>
  </w:style>
  <w:style w:type="table" w:styleId="aa">
    <w:name w:val="Table Grid"/>
    <w:basedOn w:val="a1"/>
    <w:uiPriority w:val="59"/>
    <w:rsid w:val="001E3CC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link w:val="ac"/>
    <w:uiPriority w:val="34"/>
    <w:qFormat/>
    <w:rsid w:val="00D1685F"/>
    <w:pPr>
      <w:ind w:left="720"/>
      <w:contextualSpacing/>
    </w:pPr>
  </w:style>
  <w:style w:type="paragraph" w:styleId="ad">
    <w:name w:val="Balloon Text"/>
    <w:basedOn w:val="a"/>
    <w:link w:val="ae"/>
    <w:rsid w:val="00614DCE"/>
    <w:rPr>
      <w:rFonts w:ascii="Tahoma" w:hAnsi="Tahoma"/>
      <w:sz w:val="16"/>
      <w:szCs w:val="20"/>
    </w:rPr>
  </w:style>
  <w:style w:type="character" w:customStyle="1" w:styleId="ae">
    <w:name w:val="ข้อความบอลลูน อักขระ"/>
    <w:link w:val="ad"/>
    <w:rsid w:val="00614DCE"/>
    <w:rPr>
      <w:rFonts w:ascii="Tahoma" w:hAnsi="Tahoma"/>
      <w:sz w:val="16"/>
    </w:rPr>
  </w:style>
  <w:style w:type="character" w:customStyle="1" w:styleId="10">
    <w:name w:val="หัวเรื่อง 1 อักขระ"/>
    <w:link w:val="1"/>
    <w:uiPriority w:val="9"/>
    <w:rsid w:val="00760C7E"/>
    <w:rPr>
      <w:rFonts w:ascii="Cambria" w:hAnsi="Cambria"/>
      <w:b/>
      <w:bCs/>
      <w:kern w:val="32"/>
      <w:sz w:val="32"/>
      <w:szCs w:val="40"/>
      <w:lang w:eastAsia="zh-CN"/>
    </w:rPr>
  </w:style>
  <w:style w:type="character" w:styleId="af">
    <w:name w:val="Strong"/>
    <w:qFormat/>
    <w:rsid w:val="00B77B08"/>
    <w:rPr>
      <w:b/>
      <w:bCs/>
    </w:rPr>
  </w:style>
  <w:style w:type="paragraph" w:styleId="af0">
    <w:name w:val="Normal (Web)"/>
    <w:basedOn w:val="a"/>
    <w:uiPriority w:val="99"/>
    <w:unhideWhenUsed/>
    <w:rsid w:val="00C12437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text-highlight">
    <w:name w:val="text-highlight"/>
    <w:rsid w:val="00436E16"/>
  </w:style>
  <w:style w:type="character" w:customStyle="1" w:styleId="apple-converted-space">
    <w:name w:val="apple-converted-space"/>
    <w:rsid w:val="00436E16"/>
  </w:style>
  <w:style w:type="character" w:customStyle="1" w:styleId="style28">
    <w:name w:val="style28"/>
    <w:rsid w:val="00351683"/>
  </w:style>
  <w:style w:type="character" w:customStyle="1" w:styleId="a8">
    <w:name w:val="ท้ายกระดาษ อักขระ"/>
    <w:link w:val="a7"/>
    <w:uiPriority w:val="99"/>
    <w:rsid w:val="006C1B64"/>
    <w:rPr>
      <w:sz w:val="24"/>
      <w:szCs w:val="28"/>
    </w:rPr>
  </w:style>
  <w:style w:type="character" w:styleId="af1">
    <w:name w:val="annotation reference"/>
    <w:rsid w:val="00A44D82"/>
    <w:rPr>
      <w:sz w:val="16"/>
      <w:szCs w:val="18"/>
    </w:rPr>
  </w:style>
  <w:style w:type="paragraph" w:styleId="af2">
    <w:name w:val="annotation text"/>
    <w:basedOn w:val="a"/>
    <w:link w:val="af3"/>
    <w:rsid w:val="00A44D82"/>
    <w:rPr>
      <w:sz w:val="20"/>
      <w:szCs w:val="25"/>
    </w:rPr>
  </w:style>
  <w:style w:type="character" w:customStyle="1" w:styleId="af3">
    <w:name w:val="ข้อความข้อคิดเห็น อักขระ"/>
    <w:link w:val="af2"/>
    <w:rsid w:val="00A44D82"/>
    <w:rPr>
      <w:szCs w:val="25"/>
    </w:rPr>
  </w:style>
  <w:style w:type="paragraph" w:styleId="af4">
    <w:name w:val="annotation subject"/>
    <w:basedOn w:val="af2"/>
    <w:next w:val="af2"/>
    <w:link w:val="af5"/>
    <w:rsid w:val="00A44D82"/>
    <w:rPr>
      <w:b/>
      <w:bCs/>
    </w:rPr>
  </w:style>
  <w:style w:type="character" w:customStyle="1" w:styleId="af5">
    <w:name w:val="ชื่อเรื่องของข้อคิดเห็น อักขระ"/>
    <w:link w:val="af4"/>
    <w:rsid w:val="00A44D82"/>
    <w:rPr>
      <w:b/>
      <w:bCs/>
      <w:szCs w:val="25"/>
    </w:rPr>
  </w:style>
  <w:style w:type="paragraph" w:styleId="af6">
    <w:name w:val="No Spacing"/>
    <w:uiPriority w:val="1"/>
    <w:qFormat/>
    <w:rsid w:val="00CE64E4"/>
    <w:rPr>
      <w:rFonts w:ascii="Calibri" w:eastAsia="Calibri" w:hAnsi="Calibri" w:cs="Cordia New"/>
      <w:sz w:val="22"/>
      <w:szCs w:val="28"/>
    </w:rPr>
  </w:style>
  <w:style w:type="table" w:customStyle="1" w:styleId="11">
    <w:name w:val="เส้นตาราง1"/>
    <w:basedOn w:val="a1"/>
    <w:next w:val="aa"/>
    <w:uiPriority w:val="59"/>
    <w:rsid w:val="00AC2121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c">
    <w:name w:val="รายการย่อหน้า อักขระ"/>
    <w:link w:val="ab"/>
    <w:uiPriority w:val="34"/>
    <w:rsid w:val="00CD0DCA"/>
    <w:rPr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3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93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9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0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35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4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899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82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9941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919684">
                          <w:marLeft w:val="0"/>
                          <w:marRight w:val="0"/>
                          <w:marTop w:val="4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3494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58553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30823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5692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32161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314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0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2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55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1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68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0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6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76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785832">
          <w:marLeft w:val="46"/>
          <w:marRight w:val="0"/>
          <w:marTop w:val="46"/>
          <w:marBottom w:val="4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877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7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4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26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34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42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41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15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2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7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6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0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7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3586;&#3629;&#3588;&#3623;&#3634;&#3617;&#3619;&#3656;&#3623;&#3617;&#3617;&#3639;&#3629;\&#3585;&#3634;&#3619;&#3649;&#3592;&#3657;&#3591;&#3619;&#3634;&#3618;&#3585;&#3634;&#3619;&#3648;&#3614;&#3639;&#3656;&#3629;&#3585;&#3634;&#3619;&#3627;&#3633;&#3585;&#3621;&#3604;&#3627;&#3618;&#3656;&#3629;&#3609;\&#3627;&#3609;&#3633;&#3591;&#3626;&#3639;&#3629;&#3616;&#3634;&#3618;&#3651;&#3609;.dot" TargetMode="Externa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480AD2-8F53-445A-9391-56D23F1493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หนังสือภายใน</Template>
  <TotalTime>189</TotalTime>
  <Pages>10</Pages>
  <Words>1634</Words>
  <Characters>9317</Characters>
  <Application>Microsoft Office Word</Application>
  <DocSecurity>0</DocSecurity>
  <Lines>77</Lines>
  <Paragraphs>21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SPM</Company>
  <LinksUpToDate>false</LinksUpToDate>
  <CharactersWithSpaces>10930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Windows User</cp:lastModifiedBy>
  <cp:revision>20</cp:revision>
  <cp:lastPrinted>2021-06-02T02:53:00Z</cp:lastPrinted>
  <dcterms:created xsi:type="dcterms:W3CDTF">2021-10-06T06:04:00Z</dcterms:created>
  <dcterms:modified xsi:type="dcterms:W3CDTF">2021-10-19T02:10:00Z</dcterms:modified>
</cp:coreProperties>
</file>