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37" w:rsidRPr="00295344" w:rsidRDefault="000842D2" w:rsidP="00494D37">
      <w:pPr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4" type="#_x0000_t202" style="position:absolute;left:0;text-align:left;margin-left:314pt;margin-top:63pt;width:184.8pt;height:54.8pt;z-index:251656192" stroked="f">
            <v:textbox style="mso-next-textbox:#_x0000_s1374">
              <w:txbxContent>
                <w:p w:rsidR="0067041B" w:rsidRPr="00295344" w:rsidRDefault="0067041B" w:rsidP="00144A6F">
                  <w:pPr>
                    <w:pStyle w:val="2"/>
                    <w:ind w:firstLine="720"/>
                    <w:jc w:val="both"/>
                    <w:rPr>
                      <w:rFonts w:ascii="TH SarabunPSK" w:eastAsia="Cordia New" w:hAnsi="TH SarabunPSK" w:cs="TH SarabunPSK"/>
                      <w:b w:val="0"/>
                      <w:bCs w:val="0"/>
                      <w:sz w:val="30"/>
                      <w:szCs w:val="30"/>
                      <w:cs/>
                      <w:lang w:val="th-TH"/>
                    </w:rPr>
                  </w:pPr>
                  <w:r w:rsidRPr="00295344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  <w:lang w:val="th-TH"/>
                    </w:rPr>
                    <w:t>ชื่อหน่วยงานที่ออกหนังสือ</w:t>
                  </w:r>
                  <w:r w:rsidR="00F219F8" w:rsidRPr="00295344">
                    <w:rPr>
                      <w:rFonts w:ascii="TH SarabunPSK" w:eastAsia="Cordia New" w:hAnsi="TH SarabunPSK" w:cs="TH SarabunPSK" w:hint="cs"/>
                      <w:b w:val="0"/>
                      <w:bCs w:val="0"/>
                      <w:sz w:val="30"/>
                      <w:szCs w:val="30"/>
                      <w:cs/>
                      <w:lang w:val="th-TH"/>
                    </w:rPr>
                    <w:t>....</w:t>
                  </w:r>
                  <w:r w:rsidRPr="00295344">
                    <w:rPr>
                      <w:rFonts w:ascii="TH SarabunPSK" w:eastAsia="Cordia New" w:hAnsi="TH SarabunPSK" w:cs="TH SarabunPSK" w:hint="cs"/>
                      <w:b w:val="0"/>
                      <w:bCs w:val="0"/>
                      <w:sz w:val="30"/>
                      <w:szCs w:val="30"/>
                      <w:cs/>
                      <w:lang w:val="th-TH"/>
                    </w:rPr>
                    <w:t>.....</w:t>
                  </w:r>
                </w:p>
                <w:p w:rsidR="0067041B" w:rsidRPr="00295344" w:rsidRDefault="0067041B" w:rsidP="00144A6F">
                  <w:pPr>
                    <w:ind w:firstLine="720"/>
                    <w:jc w:val="both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95344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ที่อยู่หน่วยงาน</w:t>
                  </w:r>
                  <w:r w:rsidRPr="00295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="00471E8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</w:t>
                  </w:r>
                  <w:r w:rsidRPr="00295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="00F219F8" w:rsidRPr="00295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</w:t>
                  </w: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295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ab/>
                    <w:t>.....................................................</w:t>
                  </w: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</w:p>
                <w:p w:rsidR="0067041B" w:rsidRPr="00AF70E5" w:rsidRDefault="0067041B" w:rsidP="00494D37">
                  <w:pPr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AF70E5">
                    <w:rPr>
                      <w:rFonts w:ascii="TH SarabunPSK" w:hAnsi="TH SarabunPSK" w:cs="TH SarabunPSK"/>
                      <w:sz w:val="28"/>
                      <w:szCs w:val="28"/>
                      <w:cs/>
                    </w:rPr>
                    <w:t>กรุงเทพฯ 10400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sz w:val="30"/>
          <w:szCs w:val="30"/>
        </w:rPr>
        <w:pict>
          <v:shape id="_x0000_s1373" type="#_x0000_t202" style="position:absolute;left:0;text-align:left;margin-left:-7pt;margin-top:63pt;width:116.8pt;height:24.85pt;z-index:251655168" stroked="f">
            <v:textbox style="mso-next-textbox:#_x0000_s1373">
              <w:txbxContent>
                <w:p w:rsidR="0067041B" w:rsidRPr="00295344" w:rsidRDefault="0067041B" w:rsidP="00494D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9534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</w:t>
                  </w:r>
                  <w:r w:rsidRPr="0029534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......................................</w:t>
                  </w:r>
                </w:p>
              </w:txbxContent>
            </v:textbox>
          </v:shape>
        </w:pict>
      </w:r>
      <w:r w:rsidR="00494D37" w:rsidRPr="00295344">
        <w:rPr>
          <w:rFonts w:ascii="TH SarabunPSK" w:hAnsi="TH SarabunPSK" w:cs="TH SarabunPSK"/>
          <w:sz w:val="30"/>
          <w:szCs w:val="30"/>
        </w:rPr>
        <w:t xml:space="preserve">          </w:t>
      </w:r>
      <w:r w:rsidR="007E3ACA" w:rsidRPr="00295344">
        <w:rPr>
          <w:rFonts w:ascii="TH SarabunPSK" w:hAnsi="TH SarabunPSK" w:cs="TH SarabunPSK"/>
          <w:color w:val="FFFFFF"/>
          <w:sz w:val="30"/>
          <w:szCs w:val="30"/>
        </w:rPr>
        <w:object w:dxaOrig="1481" w:dyaOrig="1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93.45pt" o:ole="" fillcolor="window">
            <v:imagedata r:id="rId6" o:title=""/>
          </v:shape>
          <o:OLEObject Type="Embed" ProgID="Word.Picture.8" ShapeID="_x0000_i1025" DrawAspect="Content" ObjectID="_1525001168" r:id="rId7"/>
        </w:object>
      </w:r>
      <w:r w:rsidR="00494D37" w:rsidRPr="00295344">
        <w:rPr>
          <w:rFonts w:ascii="TH SarabunPSK" w:hAnsi="TH SarabunPSK" w:cs="TH SarabunPSK"/>
          <w:sz w:val="30"/>
          <w:szCs w:val="30"/>
        </w:rPr>
        <w:t xml:space="preserve">     </w:t>
      </w:r>
      <w:r w:rsidR="00494D37" w:rsidRPr="00295344">
        <w:rPr>
          <w:rFonts w:ascii="TH SarabunPSK" w:hAnsi="TH SarabunPSK" w:cs="TH SarabunPSK"/>
          <w:sz w:val="30"/>
          <w:szCs w:val="30"/>
        </w:rPr>
        <w:tab/>
      </w:r>
    </w:p>
    <w:p w:rsidR="00494D37" w:rsidRPr="00295344" w:rsidRDefault="00494D37" w:rsidP="00494D37">
      <w:pPr>
        <w:jc w:val="center"/>
        <w:rPr>
          <w:rFonts w:ascii="TH SarabunPSK" w:hAnsi="TH SarabunPSK" w:cs="TH SarabunPSK"/>
          <w:sz w:val="30"/>
          <w:szCs w:val="30"/>
        </w:rPr>
      </w:pPr>
    </w:p>
    <w:p w:rsidR="00494D37" w:rsidRPr="00295344" w:rsidRDefault="00494D37" w:rsidP="00494D37">
      <w:pPr>
        <w:jc w:val="center"/>
        <w:rPr>
          <w:rFonts w:ascii="TH SarabunPSK" w:hAnsi="TH SarabunPSK" w:cs="TH SarabunPSK"/>
          <w:sz w:val="30"/>
          <w:szCs w:val="30"/>
        </w:rPr>
      </w:pPr>
    </w:p>
    <w:p w:rsidR="00494D37" w:rsidRPr="00295344" w:rsidRDefault="00144A6F" w:rsidP="00144A6F">
      <w:pPr>
        <w:ind w:firstLine="720"/>
        <w:rPr>
          <w:rFonts w:ascii="TH SarabunPSK" w:hAnsi="TH SarabunPSK" w:cs="TH SarabunPSK"/>
          <w:sz w:val="30"/>
          <w:szCs w:val="30"/>
        </w:rPr>
      </w:pP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95344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   วัน  เดือน  ปี  </w:t>
      </w:r>
    </w:p>
    <w:p w:rsidR="006D7C19" w:rsidRPr="00295344" w:rsidRDefault="006D7C19" w:rsidP="006D7C19">
      <w:pPr>
        <w:ind w:firstLine="72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0210B" w:rsidRPr="00295344" w:rsidRDefault="000842D2" w:rsidP="0080210B">
      <w:pPr>
        <w:rPr>
          <w:rFonts w:ascii="TH SarabunPSK" w:hAnsi="TH SarabunPSK" w:cs="TH SarabunPSK"/>
          <w:kern w:val="16"/>
          <w:sz w:val="30"/>
          <w:szCs w:val="30"/>
          <w:cs/>
        </w:rPr>
      </w:pPr>
      <w:r>
        <w:rPr>
          <w:rFonts w:ascii="TH SarabunPSK" w:hAnsi="TH SarabunPSK" w:cs="TH SarabunPSK"/>
          <w:noProof/>
          <w:kern w:val="16"/>
          <w:sz w:val="30"/>
          <w:szCs w:val="30"/>
        </w:rPr>
        <w:pict>
          <v:shape id="_x0000_s1377" type="#_x0000_t202" style="position:absolute;margin-left:411.45pt;margin-top:-151.55pt;width:82.85pt;height:27.9pt;z-index:251658240" stroked="f">
            <v:textbox>
              <w:txbxContent>
                <w:p w:rsidR="00F86070" w:rsidRPr="00320970" w:rsidRDefault="00F86070" w:rsidP="00F86070">
                  <w:pPr>
                    <w:jc w:val="righ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2097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กรณี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</w:t>
                  </w:r>
                  <w:r w:rsidRPr="0032097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อนุมัติ</w:t>
                  </w:r>
                </w:p>
              </w:txbxContent>
            </v:textbox>
          </v:shape>
        </w:pict>
      </w:r>
      <w:r w:rsidR="00494D37" w:rsidRPr="00295344">
        <w:rPr>
          <w:rFonts w:ascii="TH SarabunPSK" w:hAnsi="TH SarabunPSK" w:cs="TH SarabunPSK"/>
          <w:kern w:val="16"/>
          <w:sz w:val="30"/>
          <w:szCs w:val="30"/>
          <w:cs/>
        </w:rPr>
        <w:t>เรื่อง</w:t>
      </w:r>
      <w:r w:rsidR="00494D37" w:rsidRPr="00295344">
        <w:rPr>
          <w:rFonts w:ascii="TH SarabunPSK" w:hAnsi="TH SarabunPSK" w:cs="TH SarabunPSK"/>
          <w:kern w:val="16"/>
          <w:sz w:val="30"/>
          <w:szCs w:val="30"/>
          <w:cs/>
        </w:rPr>
        <w:tab/>
      </w:r>
      <w:r w:rsidR="00AD1A14">
        <w:rPr>
          <w:rFonts w:ascii="TH SarabunPSK" w:hAnsi="TH SarabunPSK" w:cs="TH SarabunPSK" w:hint="cs"/>
          <w:kern w:val="16"/>
          <w:sz w:val="30"/>
          <w:szCs w:val="30"/>
          <w:cs/>
        </w:rPr>
        <w:t>แจ้งผลการพิจารณา</w:t>
      </w:r>
      <w:r w:rsidR="00F86070">
        <w:rPr>
          <w:rFonts w:ascii="TH SarabunPSK" w:hAnsi="TH SarabunPSK" w:cs="TH SarabunPSK" w:hint="cs"/>
          <w:kern w:val="16"/>
          <w:sz w:val="30"/>
          <w:szCs w:val="30"/>
          <w:cs/>
        </w:rPr>
        <w:t>คำขอ</w:t>
      </w:r>
      <w:r w:rsidR="00AD1A14">
        <w:rPr>
          <w:rFonts w:ascii="TH SarabunPSK" w:hAnsi="TH SarabunPSK" w:cs="TH SarabunPSK" w:hint="cs"/>
          <w:kern w:val="16"/>
          <w:sz w:val="30"/>
          <w:szCs w:val="30"/>
          <w:cs/>
        </w:rPr>
        <w:t>กู้ยืมเงินกองทุนพัฒนาฝีมือแรงงาน</w:t>
      </w:r>
    </w:p>
    <w:p w:rsidR="00494D37" w:rsidRPr="00295344" w:rsidRDefault="00F069CA" w:rsidP="00494D37">
      <w:pPr>
        <w:rPr>
          <w:rFonts w:ascii="TH SarabunPSK" w:hAnsi="TH SarabunPSK" w:cs="TH SarabunPSK"/>
          <w:kern w:val="16"/>
          <w:sz w:val="16"/>
          <w:szCs w:val="16"/>
          <w:cs/>
        </w:rPr>
      </w:pPr>
      <w:r w:rsidRPr="00295344">
        <w:rPr>
          <w:rFonts w:ascii="TH SarabunPSK" w:hAnsi="TH SarabunPSK" w:cs="TH SarabunPSK" w:hint="cs"/>
          <w:kern w:val="16"/>
          <w:sz w:val="16"/>
          <w:szCs w:val="16"/>
          <w:cs/>
        </w:rPr>
        <w:t xml:space="preserve"> </w:t>
      </w:r>
    </w:p>
    <w:p w:rsidR="00494D37" w:rsidRPr="00295344" w:rsidRDefault="00494D37" w:rsidP="00494D37">
      <w:pPr>
        <w:rPr>
          <w:rFonts w:ascii="TH SarabunPSK" w:hAnsi="TH SarabunPSK" w:cs="TH SarabunPSK"/>
          <w:color w:val="000000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/>
          <w:color w:val="000000"/>
          <w:kern w:val="16"/>
          <w:sz w:val="30"/>
          <w:szCs w:val="30"/>
          <w:cs/>
        </w:rPr>
        <w:t>เรียน</w:t>
      </w:r>
      <w:r w:rsidRPr="00295344">
        <w:rPr>
          <w:rFonts w:ascii="TH SarabunPSK" w:hAnsi="TH SarabunPSK" w:cs="TH SarabunPSK"/>
          <w:color w:val="000000"/>
          <w:kern w:val="16"/>
          <w:sz w:val="30"/>
          <w:szCs w:val="30"/>
          <w:cs/>
        </w:rPr>
        <w:tab/>
      </w:r>
      <w:r w:rsidR="00144A6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</w:t>
      </w:r>
      <w:r w:rsidR="00144A6F" w:rsidRPr="00295344">
        <w:rPr>
          <w:rFonts w:ascii="TH SarabunPSK" w:hAnsi="TH SarabunPSK" w:cs="TH SarabunPSK" w:hint="cs"/>
          <w:b/>
          <w:bCs/>
          <w:color w:val="000000"/>
          <w:kern w:val="16"/>
          <w:sz w:val="30"/>
          <w:szCs w:val="30"/>
          <w:cs/>
        </w:rPr>
        <w:t>ผู้กู้ยืม</w:t>
      </w:r>
      <w:r w:rsidR="00144A6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........................................</w:t>
      </w:r>
      <w:r w:rsidR="00144A6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</w:t>
      </w:r>
    </w:p>
    <w:p w:rsidR="00494D37" w:rsidRPr="00295344" w:rsidRDefault="00A630BE" w:rsidP="00494D37">
      <w:pPr>
        <w:rPr>
          <w:rFonts w:ascii="TH SarabunPSK" w:hAnsi="TH SarabunPSK" w:cs="TH SarabunPSK"/>
          <w:color w:val="000000"/>
          <w:kern w:val="16"/>
          <w:sz w:val="30"/>
          <w:szCs w:val="30"/>
        </w:rPr>
      </w:pPr>
      <w:r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ab/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</w:t>
      </w:r>
      <w:r w:rsidR="00B00100" w:rsidRPr="00295344">
        <w:rPr>
          <w:rFonts w:ascii="TH SarabunPSK" w:hAnsi="TH SarabunPSK" w:cs="TH SarabunPSK" w:hint="cs"/>
          <w:b/>
          <w:bCs/>
          <w:color w:val="000000"/>
          <w:kern w:val="16"/>
          <w:sz w:val="30"/>
          <w:szCs w:val="30"/>
          <w:cs/>
        </w:rPr>
        <w:t>ที่อยู่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</w:p>
    <w:p w:rsidR="00150C29" w:rsidRPr="00295344" w:rsidRDefault="00A630BE" w:rsidP="00494D37">
      <w:pPr>
        <w:rPr>
          <w:rFonts w:ascii="TH SarabunPSK" w:hAnsi="TH SarabunPSK" w:cs="TH SarabunPSK"/>
          <w:color w:val="000000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ab/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............................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.........................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</w:t>
      </w:r>
      <w:r w:rsidR="007A1FCF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.....</w:t>
      </w:r>
      <w:r w:rsidR="00B00100" w:rsidRPr="00295344">
        <w:rPr>
          <w:rFonts w:ascii="TH SarabunPSK" w:hAnsi="TH SarabunPSK" w:cs="TH SarabunPSK" w:hint="cs"/>
          <w:color w:val="000000"/>
          <w:kern w:val="16"/>
          <w:sz w:val="30"/>
          <w:szCs w:val="30"/>
          <w:cs/>
        </w:rPr>
        <w:t>.</w:t>
      </w:r>
    </w:p>
    <w:p w:rsidR="00AF70E5" w:rsidRPr="00295344" w:rsidRDefault="00AF70E5" w:rsidP="006D7C19">
      <w:pPr>
        <w:tabs>
          <w:tab w:val="left" w:pos="4820"/>
        </w:tabs>
        <w:rPr>
          <w:rFonts w:ascii="TH SarabunPSK" w:hAnsi="TH SarabunPSK" w:cs="TH SarabunPSK"/>
          <w:kern w:val="16"/>
          <w:sz w:val="16"/>
          <w:szCs w:val="16"/>
        </w:rPr>
      </w:pPr>
    </w:p>
    <w:p w:rsidR="00340E3C" w:rsidRDefault="00494D37" w:rsidP="00494D37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>อ้างถึง</w:t>
      </w: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ab/>
      </w:r>
      <w:r w:rsidR="00AD1A14">
        <w:rPr>
          <w:rFonts w:ascii="TH SarabunPSK" w:hAnsi="TH SarabunPSK" w:cs="TH SarabunPSK" w:hint="cs"/>
          <w:kern w:val="16"/>
          <w:sz w:val="30"/>
          <w:szCs w:val="30"/>
          <w:cs/>
        </w:rPr>
        <w:t>คำขอกู้ยืมเงิน</w:t>
      </w:r>
      <w:r w:rsidR="009952F9"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 xml:space="preserve"> เลขที่....................................... ลงวันที่...................................</w:t>
      </w:r>
    </w:p>
    <w:p w:rsidR="00340E3C" w:rsidRPr="00295344" w:rsidRDefault="00340E3C" w:rsidP="00494D37">
      <w:pPr>
        <w:rPr>
          <w:rFonts w:ascii="TH SarabunPSK" w:hAnsi="TH SarabunPSK" w:cs="TH SarabunPSK"/>
          <w:kern w:val="16"/>
          <w:sz w:val="16"/>
          <w:szCs w:val="16"/>
        </w:rPr>
      </w:pPr>
    </w:p>
    <w:p w:rsidR="00F86070" w:rsidRDefault="00F86070" w:rsidP="00F86070">
      <w:pPr>
        <w:jc w:val="thaiDistribute"/>
        <w:rPr>
          <w:rFonts w:ascii="TH SarabunPSK" w:hAnsi="TH SarabunPSK" w:cs="TH SarabunPSK"/>
          <w:color w:val="000000" w:themeColor="text1"/>
          <w:kern w:val="16"/>
          <w:sz w:val="30"/>
          <w:szCs w:val="30"/>
        </w:rPr>
      </w:pPr>
      <w:r>
        <w:rPr>
          <w:rFonts w:ascii="TH SarabunPSK" w:hAnsi="TH SarabunPSK" w:cs="TH SarabunPSK"/>
          <w:color w:val="000000" w:themeColor="text1"/>
          <w:kern w:val="16"/>
          <w:sz w:val="30"/>
          <w:szCs w:val="30"/>
        </w:rPr>
        <w:tab/>
      </w:r>
      <w:r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ab/>
      </w:r>
      <w:r w:rsidRPr="00041B91"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>ตาม</w:t>
      </w:r>
      <w:r>
        <w:rPr>
          <w:rFonts w:ascii="TH SarabunPSK" w:hAnsi="TH SarabunPSK" w:cs="TH SarabunPSK" w:hint="cs"/>
          <w:color w:val="000000" w:themeColor="text1"/>
          <w:kern w:val="16"/>
          <w:sz w:val="30"/>
          <w:szCs w:val="30"/>
          <w:cs/>
        </w:rPr>
        <w:t>ที่ท่านได้ยื่นคำขอกู้ยืมเงินกองทุนพัฒนาฝีมือแรงงาน เป็นจำนวนเงิน.....................................บาท (..........................................................) นั้น</w:t>
      </w:r>
    </w:p>
    <w:p w:rsidR="00150C29" w:rsidRPr="00150C29" w:rsidRDefault="00150C29" w:rsidP="00AD1A14">
      <w:pPr>
        <w:jc w:val="thaiDistribute"/>
        <w:rPr>
          <w:rFonts w:ascii="TH SarabunPSK" w:hAnsi="TH SarabunPSK" w:cs="TH SarabunPSK"/>
          <w:color w:val="000000" w:themeColor="text1"/>
          <w:kern w:val="16"/>
          <w:sz w:val="16"/>
          <w:szCs w:val="16"/>
        </w:rPr>
      </w:pPr>
    </w:p>
    <w:p w:rsidR="00AD1A14" w:rsidRPr="00F86070" w:rsidRDefault="00AD1A14" w:rsidP="001A674C">
      <w:pPr>
        <w:pStyle w:val="2"/>
        <w:jc w:val="thaiDistribute"/>
        <w:rPr>
          <w:rFonts w:ascii="TH SarabunPSK" w:eastAsia="Cordia New" w:hAnsi="TH SarabunPSK" w:cs="TH SarabunPSK"/>
          <w:b w:val="0"/>
          <w:bCs w:val="0"/>
          <w:sz w:val="30"/>
          <w:szCs w:val="30"/>
          <w:cs/>
          <w:lang w:val="th-TH"/>
        </w:rPr>
      </w:pPr>
      <w:r>
        <w:rPr>
          <w:rFonts w:ascii="TH SarabunPSK" w:hAnsi="TH SarabunPSK" w:cs="TH SarabunPSK" w:hint="cs"/>
          <w:b w:val="0"/>
          <w:bCs w:val="0"/>
          <w:kern w:val="16"/>
          <w:sz w:val="30"/>
          <w:szCs w:val="30"/>
          <w:cs/>
        </w:rPr>
        <w:tab/>
      </w:r>
      <w:r>
        <w:rPr>
          <w:rFonts w:ascii="TH SarabunPSK" w:hAnsi="TH SarabunPSK" w:cs="TH SarabunPSK" w:hint="cs"/>
          <w:b w:val="0"/>
          <w:bCs w:val="0"/>
          <w:kern w:val="16"/>
          <w:sz w:val="30"/>
          <w:szCs w:val="30"/>
          <w:cs/>
        </w:rPr>
        <w:tab/>
      </w:r>
      <w:r w:rsidRPr="00AD1A14">
        <w:rPr>
          <w:rFonts w:ascii="TH SarabunPSK" w:hAnsi="TH SarabunPSK" w:cs="TH SarabunPSK" w:hint="cs"/>
          <w:b w:val="0"/>
          <w:bCs w:val="0"/>
          <w:kern w:val="16"/>
          <w:sz w:val="30"/>
          <w:szCs w:val="30"/>
          <w:cs/>
        </w:rPr>
        <w:t>............</w:t>
      </w:r>
      <w:r w:rsidR="00F86070">
        <w:rPr>
          <w:rFonts w:ascii="TH SarabunPSK" w:hAnsi="TH SarabunPSK" w:cs="TH SarabunPSK" w:hint="cs"/>
          <w:b w:val="0"/>
          <w:bCs w:val="0"/>
          <w:kern w:val="16"/>
          <w:sz w:val="30"/>
          <w:szCs w:val="30"/>
          <w:cs/>
        </w:rPr>
        <w:t>.....</w:t>
      </w:r>
      <w:r w:rsidRPr="00AD1A14">
        <w:rPr>
          <w:rFonts w:ascii="TH SarabunPSK" w:hAnsi="TH SarabunPSK" w:cs="TH SarabunPSK" w:hint="cs"/>
          <w:b w:val="0"/>
          <w:bCs w:val="0"/>
          <w:kern w:val="16"/>
          <w:sz w:val="30"/>
          <w:szCs w:val="30"/>
          <w:cs/>
        </w:rPr>
        <w:t>.</w:t>
      </w:r>
      <w:r w:rsidRPr="00295344">
        <w:rPr>
          <w:rFonts w:ascii="TH SarabunPSK" w:eastAsia="Cordia New" w:hAnsi="TH SarabunPSK" w:cs="TH SarabunPSK" w:hint="cs"/>
          <w:sz w:val="30"/>
          <w:szCs w:val="30"/>
          <w:cs/>
          <w:lang w:val="th-TH"/>
        </w:rPr>
        <w:t>ชื่อหน่วยงานที่ออกหนังสือ</w:t>
      </w:r>
      <w:r w:rsidRPr="00295344"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>..</w:t>
      </w:r>
      <w:r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>..</w:t>
      </w:r>
      <w:r w:rsidRPr="00295344"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>.</w:t>
      </w:r>
      <w:r w:rsidR="00150C29"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>.......</w:t>
      </w:r>
      <w:r w:rsidRPr="00295344"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>......</w:t>
      </w:r>
      <w:r w:rsidR="00F86070"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>ขอแจ้งให้ทราบว่าท่านไม่ได้รับอนุมัติเงินกู้ยืม</w:t>
      </w:r>
      <w:r w:rsidR="00F86070" w:rsidRPr="00F86070">
        <w:rPr>
          <w:rFonts w:ascii="TH SarabunPSK" w:eastAsia="Cordia New" w:hAnsi="TH SarabunPSK" w:cs="TH SarabunPSK"/>
          <w:b w:val="0"/>
          <w:bCs w:val="0"/>
          <w:sz w:val="30"/>
          <w:szCs w:val="30"/>
          <w:cs/>
          <w:lang w:val="th-TH"/>
        </w:rPr>
        <w:t>กองทุนพัฒนาฝีมือแรงงาน</w:t>
      </w:r>
      <w:r w:rsidR="00F86070">
        <w:rPr>
          <w:rFonts w:ascii="TH SarabunPSK" w:eastAsia="Cordia New" w:hAnsi="TH SarabunPSK" w:cs="TH SarabunPSK" w:hint="cs"/>
          <w:b w:val="0"/>
          <w:bCs w:val="0"/>
          <w:sz w:val="30"/>
          <w:szCs w:val="30"/>
          <w:cs/>
          <w:lang w:val="th-TH"/>
        </w:rPr>
        <w:t xml:space="preserve"> </w:t>
      </w:r>
      <w:r w:rsidR="00F86070" w:rsidRPr="00F86070">
        <w:rPr>
          <w:rFonts w:ascii="TH SarabunPSK" w:eastAsia="Cordia New" w:hAnsi="TH SarabunPSK" w:cs="TH SarabunPSK"/>
          <w:b w:val="0"/>
          <w:bCs w:val="0"/>
          <w:sz w:val="30"/>
          <w:szCs w:val="30"/>
          <w:cs/>
          <w:lang w:val="th-TH"/>
        </w:rPr>
        <w:t>เนื่องจาก.......................................................................................................................</w:t>
      </w:r>
      <w:r w:rsidR="00F86070">
        <w:rPr>
          <w:rFonts w:ascii="TH SarabunPSK" w:eastAsia="Cordia New" w:hAnsi="TH SarabunPSK" w:cs="TH SarabunPSK"/>
          <w:b w:val="0"/>
          <w:bCs w:val="0"/>
          <w:sz w:val="30"/>
          <w:szCs w:val="30"/>
          <w:cs/>
          <w:lang w:val="th-TH"/>
        </w:rPr>
        <w:t>...........</w:t>
      </w:r>
      <w:r w:rsidR="00F86070" w:rsidRPr="00F86070">
        <w:rPr>
          <w:rFonts w:ascii="TH SarabunPSK" w:eastAsia="Cordia New" w:hAnsi="TH SarabunPSK" w:cs="TH SarabunPSK"/>
          <w:b w:val="0"/>
          <w:bCs w:val="0"/>
          <w:sz w:val="30"/>
          <w:szCs w:val="30"/>
          <w:cs/>
          <w:lang w:val="th-TH"/>
        </w:rPr>
        <w:t>.</w:t>
      </w:r>
    </w:p>
    <w:p w:rsidR="00F86070" w:rsidRDefault="00F86070" w:rsidP="00F86070">
      <w:pPr>
        <w:rPr>
          <w:rFonts w:ascii="TH SarabunPSK" w:hAnsi="TH SarabunPSK" w:cs="TH SarabunPSK"/>
          <w:sz w:val="30"/>
          <w:szCs w:val="30"/>
          <w:cs/>
          <w:lang w:val="th-TH"/>
        </w:rPr>
      </w:pPr>
      <w:r w:rsidRPr="00F86070">
        <w:rPr>
          <w:rFonts w:ascii="TH SarabunPSK" w:hAnsi="TH SarabunPSK" w:cs="TH SarabunPSK"/>
          <w:sz w:val="30"/>
          <w:szCs w:val="30"/>
          <w:cs/>
          <w:lang w:val="th-TH"/>
        </w:rPr>
        <w:t>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  <w:lang w:val="th-TH"/>
        </w:rPr>
        <w:t>.................</w:t>
      </w:r>
      <w:r w:rsidRPr="00F86070">
        <w:rPr>
          <w:rFonts w:ascii="TH SarabunPSK" w:hAnsi="TH SarabunPSK" w:cs="TH SarabunPSK"/>
          <w:sz w:val="30"/>
          <w:szCs w:val="30"/>
          <w:cs/>
          <w:lang w:val="th-TH"/>
        </w:rPr>
        <w:t>....................................................</w:t>
      </w:r>
    </w:p>
    <w:p w:rsidR="00F86070" w:rsidRDefault="00F86070" w:rsidP="00F86070">
      <w:pPr>
        <w:rPr>
          <w:rFonts w:ascii="TH SarabunPSK" w:hAnsi="TH SarabunPSK" w:cs="TH SarabunPSK"/>
          <w:sz w:val="30"/>
          <w:szCs w:val="30"/>
          <w:cs/>
          <w:lang w:val="th-TH"/>
        </w:rPr>
      </w:pPr>
      <w:r w:rsidRPr="00F86070">
        <w:rPr>
          <w:rFonts w:ascii="TH SarabunPSK" w:hAnsi="TH SarabunPSK" w:cs="TH SarabunPSK"/>
          <w:sz w:val="30"/>
          <w:szCs w:val="30"/>
          <w:cs/>
          <w:lang w:val="th-TH"/>
        </w:rPr>
        <w:t>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  <w:lang w:val="th-TH"/>
        </w:rPr>
        <w:t>.................</w:t>
      </w:r>
      <w:r w:rsidRPr="00F86070">
        <w:rPr>
          <w:rFonts w:ascii="TH SarabunPSK" w:hAnsi="TH SarabunPSK" w:cs="TH SarabunPSK"/>
          <w:sz w:val="30"/>
          <w:szCs w:val="30"/>
          <w:cs/>
          <w:lang w:val="th-TH"/>
        </w:rPr>
        <w:t>....................................................</w:t>
      </w:r>
    </w:p>
    <w:p w:rsidR="00AD1A14" w:rsidRPr="00150C29" w:rsidRDefault="00AD1A14" w:rsidP="00AD1A14">
      <w:pPr>
        <w:jc w:val="thaiDistribute"/>
        <w:rPr>
          <w:rFonts w:ascii="TH SarabunPSK" w:hAnsi="TH SarabunPSK" w:cs="TH SarabunPSK"/>
          <w:kern w:val="16"/>
          <w:sz w:val="16"/>
          <w:szCs w:val="16"/>
        </w:rPr>
      </w:pPr>
    </w:p>
    <w:p w:rsidR="00150C29" w:rsidRPr="00AD1A14" w:rsidRDefault="00150C29" w:rsidP="00484D81">
      <w:pPr>
        <w:jc w:val="thaiDistribute"/>
        <w:rPr>
          <w:rFonts w:ascii="TH SarabunPSK" w:hAnsi="TH SarabunPSK" w:cs="TH SarabunPSK"/>
          <w:kern w:val="16"/>
          <w:sz w:val="30"/>
          <w:szCs w:val="30"/>
        </w:rPr>
      </w:pPr>
      <w:r>
        <w:rPr>
          <w:rFonts w:ascii="TH SarabunPSK" w:hAnsi="TH SarabunPSK" w:cs="TH SarabunPSK" w:hint="cs"/>
          <w:kern w:val="16"/>
          <w:sz w:val="30"/>
          <w:szCs w:val="30"/>
          <w:cs/>
        </w:rPr>
        <w:tab/>
      </w:r>
      <w:r>
        <w:rPr>
          <w:rFonts w:ascii="TH SarabunPSK" w:hAnsi="TH SarabunPSK" w:cs="TH SarabunPSK" w:hint="cs"/>
          <w:kern w:val="16"/>
          <w:sz w:val="30"/>
          <w:szCs w:val="30"/>
          <w:cs/>
        </w:rPr>
        <w:tab/>
        <w:t xml:space="preserve">จึงเรียนมาเพื่อทราบ </w:t>
      </w:r>
    </w:p>
    <w:p w:rsidR="007F0BC2" w:rsidRPr="00295344" w:rsidRDefault="007F0BC2" w:rsidP="007F0BC2">
      <w:pPr>
        <w:spacing w:after="60"/>
        <w:ind w:left="697" w:firstLine="720"/>
        <w:rPr>
          <w:rFonts w:ascii="TH SarabunPSK" w:hAnsi="TH SarabunPSK" w:cs="TH SarabunPSK"/>
          <w:kern w:val="16"/>
          <w:sz w:val="16"/>
          <w:szCs w:val="16"/>
          <w:cs/>
        </w:rPr>
      </w:pPr>
    </w:p>
    <w:p w:rsidR="007F0BC2" w:rsidRPr="00295344" w:rsidRDefault="006D7C19" w:rsidP="006D7C19">
      <w:pPr>
        <w:tabs>
          <w:tab w:val="left" w:pos="4820"/>
        </w:tabs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  <w:cs/>
        </w:rPr>
      </w:pPr>
      <w:r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 xml:space="preserve">       </w:t>
      </w:r>
      <w:r w:rsidR="007F0BC2" w:rsidRPr="00295344">
        <w:rPr>
          <w:rFonts w:ascii="TH SarabunPSK" w:hAnsi="TH SarabunPSK" w:cs="TH SarabunPSK"/>
          <w:kern w:val="16"/>
          <w:sz w:val="30"/>
          <w:szCs w:val="30"/>
          <w:cs/>
        </w:rPr>
        <w:t>ขอแสดงความนับถือ</w:t>
      </w:r>
    </w:p>
    <w:p w:rsidR="007F0BC2" w:rsidRPr="00295344" w:rsidRDefault="007F0BC2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7F0BC2" w:rsidRPr="00295344" w:rsidRDefault="007F0BC2" w:rsidP="0087061F">
      <w:pPr>
        <w:rPr>
          <w:rFonts w:ascii="TH SarabunPSK" w:hAnsi="TH SarabunPSK" w:cs="TH SarabunPSK"/>
          <w:kern w:val="16"/>
          <w:sz w:val="30"/>
          <w:szCs w:val="30"/>
        </w:rPr>
      </w:pPr>
    </w:p>
    <w:p w:rsidR="003F230B" w:rsidRPr="00295344" w:rsidRDefault="003F230B" w:rsidP="00906F5A">
      <w:pPr>
        <w:ind w:left="720" w:firstLine="720"/>
        <w:jc w:val="center"/>
        <w:rPr>
          <w:rFonts w:ascii="TH SarabunPSK" w:hAnsi="TH SarabunPSK" w:cs="TH SarabunPSK"/>
          <w:sz w:val="30"/>
          <w:szCs w:val="30"/>
        </w:rPr>
      </w:pPr>
    </w:p>
    <w:p w:rsidR="00906F5A" w:rsidRPr="00295344" w:rsidRDefault="00906F5A" w:rsidP="00906F5A">
      <w:pPr>
        <w:ind w:left="720" w:firstLine="720"/>
        <w:jc w:val="center"/>
        <w:rPr>
          <w:rFonts w:ascii="TH SarabunPSK" w:hAnsi="TH SarabunPSK" w:cs="TH SarabunPSK"/>
          <w:sz w:val="30"/>
          <w:szCs w:val="30"/>
          <w:cs/>
        </w:rPr>
      </w:pPr>
      <w:r w:rsidRPr="00295344">
        <w:rPr>
          <w:rFonts w:ascii="TH SarabunPSK" w:hAnsi="TH SarabunPSK" w:cs="TH SarabunPSK" w:hint="cs"/>
          <w:sz w:val="30"/>
          <w:szCs w:val="30"/>
          <w:cs/>
        </w:rPr>
        <w:t xml:space="preserve">       </w:t>
      </w:r>
      <w:r w:rsidRPr="00295344">
        <w:rPr>
          <w:rFonts w:ascii="TH SarabunPSK" w:hAnsi="TH SarabunPSK" w:cs="TH SarabunPSK"/>
          <w:sz w:val="30"/>
          <w:szCs w:val="30"/>
          <w:cs/>
        </w:rPr>
        <w:t>(</w:t>
      </w:r>
      <w:r w:rsidR="004040DD" w:rsidRPr="0029534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</w:t>
      </w:r>
      <w:r w:rsidRPr="00295344">
        <w:rPr>
          <w:rFonts w:ascii="TH SarabunPSK" w:hAnsi="TH SarabunPSK" w:cs="TH SarabunPSK"/>
          <w:sz w:val="30"/>
          <w:szCs w:val="30"/>
          <w:cs/>
        </w:rPr>
        <w:t>)</w:t>
      </w:r>
    </w:p>
    <w:p w:rsidR="00906F5A" w:rsidRPr="00295344" w:rsidRDefault="00906F5A" w:rsidP="00906F5A">
      <w:pPr>
        <w:ind w:left="720" w:firstLine="720"/>
        <w:jc w:val="center"/>
        <w:rPr>
          <w:rFonts w:ascii="TH SarabunPSK" w:hAnsi="TH SarabunPSK" w:cs="TH SarabunPSK"/>
          <w:sz w:val="30"/>
          <w:szCs w:val="30"/>
        </w:rPr>
      </w:pPr>
      <w:r w:rsidRPr="00295344">
        <w:rPr>
          <w:rFonts w:ascii="TH SarabunIT๙" w:hAnsi="TH SarabunIT๙" w:cs="TH SarabunIT๙" w:hint="cs"/>
          <w:sz w:val="30"/>
          <w:szCs w:val="30"/>
          <w:cs/>
        </w:rPr>
        <w:t xml:space="preserve">       </w:t>
      </w:r>
      <w:r w:rsidRPr="00295344">
        <w:rPr>
          <w:rFonts w:ascii="TH SarabunIT๙" w:hAnsi="TH SarabunIT๙" w:cs="TH SarabunIT๙"/>
          <w:sz w:val="30"/>
          <w:szCs w:val="30"/>
          <w:cs/>
        </w:rPr>
        <w:t>ผู้อำนวยการ</w:t>
      </w:r>
      <w:r w:rsidR="004040DD" w:rsidRPr="00295344">
        <w:rPr>
          <w:rFonts w:ascii="TH SarabunIT๙" w:hAnsi="TH SarabunIT๙" w:cs="TH SarabunIT๙" w:hint="cs"/>
          <w:sz w:val="30"/>
          <w:szCs w:val="30"/>
          <w:cs/>
        </w:rPr>
        <w:t>.................................................................</w:t>
      </w:r>
    </w:p>
    <w:p w:rsidR="00324E00" w:rsidRPr="00295344" w:rsidRDefault="00324E00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324E00" w:rsidRDefault="00324E00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150C29" w:rsidRDefault="00150C29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1A674C" w:rsidRDefault="001A674C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150C29" w:rsidRPr="00295344" w:rsidRDefault="00150C29" w:rsidP="007F0BC2">
      <w:pPr>
        <w:ind w:left="720" w:firstLine="720"/>
        <w:jc w:val="center"/>
        <w:rPr>
          <w:rFonts w:ascii="TH SarabunPSK" w:hAnsi="TH SarabunPSK" w:cs="TH SarabunPSK"/>
          <w:kern w:val="16"/>
          <w:sz w:val="30"/>
          <w:szCs w:val="30"/>
        </w:rPr>
      </w:pPr>
    </w:p>
    <w:p w:rsidR="007F0BC2" w:rsidRPr="00295344" w:rsidRDefault="004040DD" w:rsidP="007F0BC2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>..........</w:t>
      </w:r>
      <w:r w:rsidRPr="00295344">
        <w:rPr>
          <w:rFonts w:ascii="TH SarabunPSK" w:hAnsi="TH SarabunPSK" w:cs="TH SarabunPSK" w:hint="cs"/>
          <w:b/>
          <w:bCs/>
          <w:kern w:val="16"/>
          <w:sz w:val="30"/>
          <w:szCs w:val="30"/>
          <w:cs/>
        </w:rPr>
        <w:t>หน่วยงานเจ้าของเรื่อง</w:t>
      </w:r>
      <w:r w:rsidRPr="00295344">
        <w:rPr>
          <w:rFonts w:ascii="TH SarabunPSK" w:hAnsi="TH SarabunPSK" w:cs="TH SarabunPSK" w:hint="cs"/>
          <w:kern w:val="16"/>
          <w:sz w:val="30"/>
          <w:szCs w:val="30"/>
          <w:cs/>
        </w:rPr>
        <w:t>.......................................</w:t>
      </w:r>
    </w:p>
    <w:p w:rsidR="007F0BC2" w:rsidRPr="00295344" w:rsidRDefault="004040DD" w:rsidP="007F0BC2">
      <w:pPr>
        <w:rPr>
          <w:rFonts w:ascii="TH SarabunPSK" w:hAnsi="TH SarabunPSK" w:cs="TH SarabunPSK"/>
          <w:kern w:val="16"/>
          <w:sz w:val="30"/>
          <w:szCs w:val="30"/>
        </w:rPr>
      </w:pPr>
      <w:r w:rsidRPr="00295344">
        <w:rPr>
          <w:rFonts w:ascii="TH SarabunPSK" w:hAnsi="TH SarabunPSK" w:cs="TH SarabunPSK"/>
          <w:kern w:val="16"/>
          <w:sz w:val="30"/>
          <w:szCs w:val="30"/>
          <w:cs/>
        </w:rPr>
        <w:t>โทรศัพท์.......................................................................</w:t>
      </w:r>
    </w:p>
    <w:p w:rsidR="004E230B" w:rsidRPr="00295344" w:rsidRDefault="00B0370A" w:rsidP="00D02DA5">
      <w:pPr>
        <w:rPr>
          <w:rFonts w:ascii="TH SarabunPSK" w:hAnsi="TH SarabunPSK" w:cs="TH SarabunPSK"/>
          <w:kern w:val="16"/>
          <w:sz w:val="30"/>
          <w:szCs w:val="30"/>
        </w:rPr>
      </w:pPr>
      <w:r>
        <w:rPr>
          <w:rFonts w:ascii="TH SarabunPSK" w:hAnsi="TH SarabunPSK" w:cs="TH SarabunPSK"/>
          <w:noProof/>
          <w:sz w:val="30"/>
          <w:szCs w:val="30"/>
        </w:rPr>
        <w:pict>
          <v:shape id="_x0000_s1380" type="#_x0000_t202" style="position:absolute;margin-left:222.15pt;margin-top:142.5pt;width:48.2pt;height:29.2pt;z-index:251659264" stroked="f">
            <v:textbox>
              <w:txbxContent>
                <w:p w:rsidR="004B6A35" w:rsidRPr="006756C5" w:rsidRDefault="004B6A35" w:rsidP="004B6A35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>4-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3</w:t>
                  </w:r>
                </w:p>
              </w:txbxContent>
            </v:textbox>
          </v:shape>
        </w:pict>
      </w:r>
      <w:r w:rsidR="004040DD" w:rsidRPr="00295344">
        <w:rPr>
          <w:rFonts w:ascii="TH SarabunPSK" w:hAnsi="TH SarabunPSK" w:cs="TH SarabunPSK"/>
          <w:kern w:val="16"/>
          <w:sz w:val="30"/>
          <w:szCs w:val="30"/>
          <w:cs/>
        </w:rPr>
        <w:t>โทรสาร........................................................................</w:t>
      </w:r>
    </w:p>
    <w:sectPr w:rsidR="004E230B" w:rsidRPr="00295344" w:rsidSect="00BA5074">
      <w:pgSz w:w="11907" w:h="16840" w:code="9"/>
      <w:pgMar w:top="426" w:right="1287" w:bottom="142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C4C55"/>
    <w:multiLevelType w:val="hybridMultilevel"/>
    <w:tmpl w:val="A40ABC2A"/>
    <w:lvl w:ilvl="0" w:tplc="18EED2D2">
      <w:start w:val="1"/>
      <w:numFmt w:val="decimal"/>
      <w:lvlText w:val="%1.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9661922"/>
    <w:multiLevelType w:val="hybridMultilevel"/>
    <w:tmpl w:val="A40ABC2A"/>
    <w:lvl w:ilvl="0" w:tplc="18EED2D2">
      <w:start w:val="1"/>
      <w:numFmt w:val="decimal"/>
      <w:lvlText w:val="%1.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107691D"/>
    <w:multiLevelType w:val="hybridMultilevel"/>
    <w:tmpl w:val="74A09E8A"/>
    <w:lvl w:ilvl="0" w:tplc="39A860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attachedTemplate r:id="rId1"/>
  <w:stylePaneFormatFilter w:val="3F01"/>
  <w:defaultTabStop w:val="720"/>
  <w:characterSpacingControl w:val="doNotCompress"/>
  <w:compat>
    <w:applyBreakingRules/>
  </w:compat>
  <w:rsids>
    <w:rsidRoot w:val="008F79B5"/>
    <w:rsid w:val="000016F9"/>
    <w:rsid w:val="00002188"/>
    <w:rsid w:val="000051A7"/>
    <w:rsid w:val="00005D87"/>
    <w:rsid w:val="00007196"/>
    <w:rsid w:val="000074BB"/>
    <w:rsid w:val="00011EED"/>
    <w:rsid w:val="00013149"/>
    <w:rsid w:val="000152E5"/>
    <w:rsid w:val="00017097"/>
    <w:rsid w:val="000172A4"/>
    <w:rsid w:val="00020EA4"/>
    <w:rsid w:val="00025774"/>
    <w:rsid w:val="00031C29"/>
    <w:rsid w:val="000336FD"/>
    <w:rsid w:val="0003452C"/>
    <w:rsid w:val="00041B91"/>
    <w:rsid w:val="000444F2"/>
    <w:rsid w:val="00045834"/>
    <w:rsid w:val="000534AE"/>
    <w:rsid w:val="00053C9E"/>
    <w:rsid w:val="00054C3B"/>
    <w:rsid w:val="00066267"/>
    <w:rsid w:val="00072629"/>
    <w:rsid w:val="00073864"/>
    <w:rsid w:val="00076846"/>
    <w:rsid w:val="00076918"/>
    <w:rsid w:val="00077060"/>
    <w:rsid w:val="00080184"/>
    <w:rsid w:val="00081B0F"/>
    <w:rsid w:val="0008240C"/>
    <w:rsid w:val="000842D2"/>
    <w:rsid w:val="00084F83"/>
    <w:rsid w:val="00085B0D"/>
    <w:rsid w:val="00092903"/>
    <w:rsid w:val="000A0162"/>
    <w:rsid w:val="000A0AE3"/>
    <w:rsid w:val="000A1262"/>
    <w:rsid w:val="000A1AE3"/>
    <w:rsid w:val="000A1C42"/>
    <w:rsid w:val="000A37BC"/>
    <w:rsid w:val="000A3D9C"/>
    <w:rsid w:val="000A481F"/>
    <w:rsid w:val="000A546E"/>
    <w:rsid w:val="000B0B2D"/>
    <w:rsid w:val="000B4FBC"/>
    <w:rsid w:val="000C0FB2"/>
    <w:rsid w:val="000C13B9"/>
    <w:rsid w:val="000D0EA0"/>
    <w:rsid w:val="000D64EE"/>
    <w:rsid w:val="000D78BC"/>
    <w:rsid w:val="000E21C2"/>
    <w:rsid w:val="000E2369"/>
    <w:rsid w:val="000E379C"/>
    <w:rsid w:val="000E3824"/>
    <w:rsid w:val="000E5E88"/>
    <w:rsid w:val="000F02A3"/>
    <w:rsid w:val="000F1845"/>
    <w:rsid w:val="0010025D"/>
    <w:rsid w:val="001026DF"/>
    <w:rsid w:val="00104FA8"/>
    <w:rsid w:val="00110D2B"/>
    <w:rsid w:val="001114CF"/>
    <w:rsid w:val="00114D47"/>
    <w:rsid w:val="00115957"/>
    <w:rsid w:val="0012356A"/>
    <w:rsid w:val="00123751"/>
    <w:rsid w:val="00124FDE"/>
    <w:rsid w:val="00125344"/>
    <w:rsid w:val="00127EA1"/>
    <w:rsid w:val="00130752"/>
    <w:rsid w:val="001308B1"/>
    <w:rsid w:val="00131B66"/>
    <w:rsid w:val="00134490"/>
    <w:rsid w:val="00134C39"/>
    <w:rsid w:val="00144A6F"/>
    <w:rsid w:val="00150C29"/>
    <w:rsid w:val="0015156C"/>
    <w:rsid w:val="00154606"/>
    <w:rsid w:val="00156CC9"/>
    <w:rsid w:val="00170745"/>
    <w:rsid w:val="001720A5"/>
    <w:rsid w:val="001730D5"/>
    <w:rsid w:val="00173263"/>
    <w:rsid w:val="00175ABC"/>
    <w:rsid w:val="001779F7"/>
    <w:rsid w:val="001819B0"/>
    <w:rsid w:val="00183198"/>
    <w:rsid w:val="00183347"/>
    <w:rsid w:val="00184C30"/>
    <w:rsid w:val="0018711D"/>
    <w:rsid w:val="0018749C"/>
    <w:rsid w:val="0019002A"/>
    <w:rsid w:val="00191A5D"/>
    <w:rsid w:val="00192421"/>
    <w:rsid w:val="00197915"/>
    <w:rsid w:val="00197996"/>
    <w:rsid w:val="001A674C"/>
    <w:rsid w:val="001B0F2E"/>
    <w:rsid w:val="001B1E70"/>
    <w:rsid w:val="001C0C53"/>
    <w:rsid w:val="001C337D"/>
    <w:rsid w:val="001D227A"/>
    <w:rsid w:val="001D5D2C"/>
    <w:rsid w:val="001D742F"/>
    <w:rsid w:val="001E3E2A"/>
    <w:rsid w:val="001E3F2C"/>
    <w:rsid w:val="001E3F61"/>
    <w:rsid w:val="001E741B"/>
    <w:rsid w:val="001E7676"/>
    <w:rsid w:val="001F0025"/>
    <w:rsid w:val="001F01C7"/>
    <w:rsid w:val="001F03F7"/>
    <w:rsid w:val="001F2029"/>
    <w:rsid w:val="001F2FC4"/>
    <w:rsid w:val="001F5324"/>
    <w:rsid w:val="001F5849"/>
    <w:rsid w:val="001F5D19"/>
    <w:rsid w:val="001F5F10"/>
    <w:rsid w:val="001F7102"/>
    <w:rsid w:val="001F7139"/>
    <w:rsid w:val="002072F1"/>
    <w:rsid w:val="00207306"/>
    <w:rsid w:val="00207E0B"/>
    <w:rsid w:val="002124C7"/>
    <w:rsid w:val="00213101"/>
    <w:rsid w:val="0022040B"/>
    <w:rsid w:val="00223779"/>
    <w:rsid w:val="00225019"/>
    <w:rsid w:val="00227136"/>
    <w:rsid w:val="0023072F"/>
    <w:rsid w:val="00231559"/>
    <w:rsid w:val="002317DF"/>
    <w:rsid w:val="002323E6"/>
    <w:rsid w:val="0023624C"/>
    <w:rsid w:val="00236620"/>
    <w:rsid w:val="00241B8B"/>
    <w:rsid w:val="00241F37"/>
    <w:rsid w:val="00243635"/>
    <w:rsid w:val="00244D0D"/>
    <w:rsid w:val="00245BF0"/>
    <w:rsid w:val="00253158"/>
    <w:rsid w:val="0025446C"/>
    <w:rsid w:val="0026001B"/>
    <w:rsid w:val="0026072A"/>
    <w:rsid w:val="00261F4A"/>
    <w:rsid w:val="00262E1D"/>
    <w:rsid w:val="0026577B"/>
    <w:rsid w:val="002659F0"/>
    <w:rsid w:val="00267631"/>
    <w:rsid w:val="00273EA1"/>
    <w:rsid w:val="002754BC"/>
    <w:rsid w:val="00275A69"/>
    <w:rsid w:val="0028155E"/>
    <w:rsid w:val="00281E54"/>
    <w:rsid w:val="00284C34"/>
    <w:rsid w:val="002855B7"/>
    <w:rsid w:val="0028697D"/>
    <w:rsid w:val="002904A7"/>
    <w:rsid w:val="00291605"/>
    <w:rsid w:val="00293312"/>
    <w:rsid w:val="00293710"/>
    <w:rsid w:val="002938F8"/>
    <w:rsid w:val="00295344"/>
    <w:rsid w:val="002974EF"/>
    <w:rsid w:val="002A2156"/>
    <w:rsid w:val="002A4884"/>
    <w:rsid w:val="002A4A7C"/>
    <w:rsid w:val="002A5716"/>
    <w:rsid w:val="002A5DC8"/>
    <w:rsid w:val="002A62B7"/>
    <w:rsid w:val="002A70BB"/>
    <w:rsid w:val="002B1B80"/>
    <w:rsid w:val="002B5384"/>
    <w:rsid w:val="002B749D"/>
    <w:rsid w:val="002C3D2F"/>
    <w:rsid w:val="002C49E7"/>
    <w:rsid w:val="002C7723"/>
    <w:rsid w:val="002D20F4"/>
    <w:rsid w:val="002D5813"/>
    <w:rsid w:val="002E042A"/>
    <w:rsid w:val="002E1828"/>
    <w:rsid w:val="002E2D7A"/>
    <w:rsid w:val="002E79A4"/>
    <w:rsid w:val="002F1531"/>
    <w:rsid w:val="002F4000"/>
    <w:rsid w:val="002F44A4"/>
    <w:rsid w:val="002F5B87"/>
    <w:rsid w:val="0030162B"/>
    <w:rsid w:val="00301B13"/>
    <w:rsid w:val="003031A0"/>
    <w:rsid w:val="00303BE0"/>
    <w:rsid w:val="00304D1A"/>
    <w:rsid w:val="0030602B"/>
    <w:rsid w:val="0031083F"/>
    <w:rsid w:val="00310BC4"/>
    <w:rsid w:val="00311AAF"/>
    <w:rsid w:val="00312A8F"/>
    <w:rsid w:val="00312BA7"/>
    <w:rsid w:val="00315355"/>
    <w:rsid w:val="003159B6"/>
    <w:rsid w:val="0032081E"/>
    <w:rsid w:val="0032352E"/>
    <w:rsid w:val="00324E00"/>
    <w:rsid w:val="00327CDB"/>
    <w:rsid w:val="003309F8"/>
    <w:rsid w:val="00335CE0"/>
    <w:rsid w:val="00337B65"/>
    <w:rsid w:val="00340AE1"/>
    <w:rsid w:val="00340E3C"/>
    <w:rsid w:val="00341827"/>
    <w:rsid w:val="00342831"/>
    <w:rsid w:val="003467BA"/>
    <w:rsid w:val="003473D4"/>
    <w:rsid w:val="00350171"/>
    <w:rsid w:val="00353402"/>
    <w:rsid w:val="00354727"/>
    <w:rsid w:val="0035513B"/>
    <w:rsid w:val="0035690C"/>
    <w:rsid w:val="003609C9"/>
    <w:rsid w:val="0036285D"/>
    <w:rsid w:val="003643AC"/>
    <w:rsid w:val="00371E91"/>
    <w:rsid w:val="003779D1"/>
    <w:rsid w:val="00382FF5"/>
    <w:rsid w:val="00393B00"/>
    <w:rsid w:val="00394ABC"/>
    <w:rsid w:val="00397119"/>
    <w:rsid w:val="00397AD4"/>
    <w:rsid w:val="003A3CC3"/>
    <w:rsid w:val="003A3E69"/>
    <w:rsid w:val="003A7AE6"/>
    <w:rsid w:val="003B0396"/>
    <w:rsid w:val="003B264D"/>
    <w:rsid w:val="003B3599"/>
    <w:rsid w:val="003B3CE4"/>
    <w:rsid w:val="003B4125"/>
    <w:rsid w:val="003B49B2"/>
    <w:rsid w:val="003B5386"/>
    <w:rsid w:val="003D1382"/>
    <w:rsid w:val="003D1E87"/>
    <w:rsid w:val="003D3977"/>
    <w:rsid w:val="003D4FF1"/>
    <w:rsid w:val="003D7E49"/>
    <w:rsid w:val="003E0CFA"/>
    <w:rsid w:val="003E6AB4"/>
    <w:rsid w:val="003F230B"/>
    <w:rsid w:val="003F2996"/>
    <w:rsid w:val="00401605"/>
    <w:rsid w:val="00402294"/>
    <w:rsid w:val="004040DD"/>
    <w:rsid w:val="00404BEB"/>
    <w:rsid w:val="00405F96"/>
    <w:rsid w:val="004075F3"/>
    <w:rsid w:val="004106A3"/>
    <w:rsid w:val="004143CC"/>
    <w:rsid w:val="004167DE"/>
    <w:rsid w:val="004211D3"/>
    <w:rsid w:val="00422433"/>
    <w:rsid w:val="004227A8"/>
    <w:rsid w:val="0042378D"/>
    <w:rsid w:val="00426AFE"/>
    <w:rsid w:val="00427417"/>
    <w:rsid w:val="00436586"/>
    <w:rsid w:val="00440B33"/>
    <w:rsid w:val="00443004"/>
    <w:rsid w:val="00445FFF"/>
    <w:rsid w:val="004702E8"/>
    <w:rsid w:val="00470461"/>
    <w:rsid w:val="00470B66"/>
    <w:rsid w:val="00471E8F"/>
    <w:rsid w:val="0047414E"/>
    <w:rsid w:val="004765F7"/>
    <w:rsid w:val="00477441"/>
    <w:rsid w:val="00480AB1"/>
    <w:rsid w:val="00480B25"/>
    <w:rsid w:val="00481310"/>
    <w:rsid w:val="00481615"/>
    <w:rsid w:val="00484D81"/>
    <w:rsid w:val="0049482B"/>
    <w:rsid w:val="00494D37"/>
    <w:rsid w:val="00495C51"/>
    <w:rsid w:val="004A05F6"/>
    <w:rsid w:val="004A060F"/>
    <w:rsid w:val="004A163F"/>
    <w:rsid w:val="004A3EC0"/>
    <w:rsid w:val="004A5178"/>
    <w:rsid w:val="004A719F"/>
    <w:rsid w:val="004A7341"/>
    <w:rsid w:val="004B2EF5"/>
    <w:rsid w:val="004B5EDF"/>
    <w:rsid w:val="004B623B"/>
    <w:rsid w:val="004B6A35"/>
    <w:rsid w:val="004B7529"/>
    <w:rsid w:val="004C173A"/>
    <w:rsid w:val="004C55A3"/>
    <w:rsid w:val="004C5C81"/>
    <w:rsid w:val="004C795C"/>
    <w:rsid w:val="004D6BE1"/>
    <w:rsid w:val="004D7116"/>
    <w:rsid w:val="004E1216"/>
    <w:rsid w:val="004E1512"/>
    <w:rsid w:val="004E1B78"/>
    <w:rsid w:val="004E230B"/>
    <w:rsid w:val="004E28D9"/>
    <w:rsid w:val="004E3FC6"/>
    <w:rsid w:val="004E5A1E"/>
    <w:rsid w:val="004E75AA"/>
    <w:rsid w:val="004F04B0"/>
    <w:rsid w:val="004F21D1"/>
    <w:rsid w:val="004F4358"/>
    <w:rsid w:val="004F6CF3"/>
    <w:rsid w:val="005024A6"/>
    <w:rsid w:val="00502591"/>
    <w:rsid w:val="0050748A"/>
    <w:rsid w:val="0051198D"/>
    <w:rsid w:val="00511FEC"/>
    <w:rsid w:val="0052442B"/>
    <w:rsid w:val="005312CF"/>
    <w:rsid w:val="005320AD"/>
    <w:rsid w:val="00536365"/>
    <w:rsid w:val="005363A5"/>
    <w:rsid w:val="0053733B"/>
    <w:rsid w:val="0054676B"/>
    <w:rsid w:val="00551DF9"/>
    <w:rsid w:val="00552EE9"/>
    <w:rsid w:val="00553B28"/>
    <w:rsid w:val="005546EC"/>
    <w:rsid w:val="00564B81"/>
    <w:rsid w:val="00566E76"/>
    <w:rsid w:val="00571623"/>
    <w:rsid w:val="00575FCE"/>
    <w:rsid w:val="00576420"/>
    <w:rsid w:val="00583028"/>
    <w:rsid w:val="00583987"/>
    <w:rsid w:val="00590E3B"/>
    <w:rsid w:val="00590FD3"/>
    <w:rsid w:val="005936EC"/>
    <w:rsid w:val="00593853"/>
    <w:rsid w:val="00595F06"/>
    <w:rsid w:val="00597F5C"/>
    <w:rsid w:val="005A1F48"/>
    <w:rsid w:val="005A2153"/>
    <w:rsid w:val="005A4EB1"/>
    <w:rsid w:val="005B2FB1"/>
    <w:rsid w:val="005B336F"/>
    <w:rsid w:val="005B46A6"/>
    <w:rsid w:val="005B4F36"/>
    <w:rsid w:val="005B7543"/>
    <w:rsid w:val="005B7640"/>
    <w:rsid w:val="005C265B"/>
    <w:rsid w:val="005C2ED9"/>
    <w:rsid w:val="005C320E"/>
    <w:rsid w:val="005C4943"/>
    <w:rsid w:val="005C4F54"/>
    <w:rsid w:val="005C5B7E"/>
    <w:rsid w:val="005D1F67"/>
    <w:rsid w:val="005D2F59"/>
    <w:rsid w:val="005D32EF"/>
    <w:rsid w:val="005D608F"/>
    <w:rsid w:val="005E5622"/>
    <w:rsid w:val="005F0123"/>
    <w:rsid w:val="005F4A9C"/>
    <w:rsid w:val="005F4B7F"/>
    <w:rsid w:val="005F5852"/>
    <w:rsid w:val="005F623C"/>
    <w:rsid w:val="005F64C0"/>
    <w:rsid w:val="005F68A8"/>
    <w:rsid w:val="005F764C"/>
    <w:rsid w:val="00600617"/>
    <w:rsid w:val="006017D9"/>
    <w:rsid w:val="006062B0"/>
    <w:rsid w:val="0060636C"/>
    <w:rsid w:val="00613856"/>
    <w:rsid w:val="00616308"/>
    <w:rsid w:val="00620FA0"/>
    <w:rsid w:val="0062282F"/>
    <w:rsid w:val="00624B01"/>
    <w:rsid w:val="00627843"/>
    <w:rsid w:val="00627E78"/>
    <w:rsid w:val="006302A3"/>
    <w:rsid w:val="00634BB1"/>
    <w:rsid w:val="006421AB"/>
    <w:rsid w:val="00642C32"/>
    <w:rsid w:val="006437B8"/>
    <w:rsid w:val="00644249"/>
    <w:rsid w:val="006464BD"/>
    <w:rsid w:val="00651670"/>
    <w:rsid w:val="00652C30"/>
    <w:rsid w:val="0065436E"/>
    <w:rsid w:val="0065693E"/>
    <w:rsid w:val="00656C88"/>
    <w:rsid w:val="006624D5"/>
    <w:rsid w:val="006624E8"/>
    <w:rsid w:val="0066753E"/>
    <w:rsid w:val="0067041B"/>
    <w:rsid w:val="00671C1B"/>
    <w:rsid w:val="00673470"/>
    <w:rsid w:val="0067448E"/>
    <w:rsid w:val="00676E43"/>
    <w:rsid w:val="006771E5"/>
    <w:rsid w:val="006810FD"/>
    <w:rsid w:val="006812E1"/>
    <w:rsid w:val="00683ED3"/>
    <w:rsid w:val="006866C2"/>
    <w:rsid w:val="00691F43"/>
    <w:rsid w:val="00693377"/>
    <w:rsid w:val="006A14CC"/>
    <w:rsid w:val="006A2FC2"/>
    <w:rsid w:val="006A5463"/>
    <w:rsid w:val="006A6DE6"/>
    <w:rsid w:val="006B1721"/>
    <w:rsid w:val="006B3D58"/>
    <w:rsid w:val="006C0337"/>
    <w:rsid w:val="006C19EE"/>
    <w:rsid w:val="006C3903"/>
    <w:rsid w:val="006C544E"/>
    <w:rsid w:val="006D3653"/>
    <w:rsid w:val="006D4A96"/>
    <w:rsid w:val="006D53D7"/>
    <w:rsid w:val="006D78E2"/>
    <w:rsid w:val="006D7C19"/>
    <w:rsid w:val="006E02ED"/>
    <w:rsid w:val="006E179A"/>
    <w:rsid w:val="006E1D5C"/>
    <w:rsid w:val="006E3CDA"/>
    <w:rsid w:val="006E77E9"/>
    <w:rsid w:val="006E7831"/>
    <w:rsid w:val="006F5C88"/>
    <w:rsid w:val="006F616D"/>
    <w:rsid w:val="006F6590"/>
    <w:rsid w:val="00705157"/>
    <w:rsid w:val="00705563"/>
    <w:rsid w:val="007103B1"/>
    <w:rsid w:val="00710991"/>
    <w:rsid w:val="00713090"/>
    <w:rsid w:val="0071774A"/>
    <w:rsid w:val="007222AB"/>
    <w:rsid w:val="007224C6"/>
    <w:rsid w:val="007255B5"/>
    <w:rsid w:val="00727F44"/>
    <w:rsid w:val="00730D88"/>
    <w:rsid w:val="0073195D"/>
    <w:rsid w:val="00731DBB"/>
    <w:rsid w:val="0073396B"/>
    <w:rsid w:val="007343D7"/>
    <w:rsid w:val="00740857"/>
    <w:rsid w:val="00740D08"/>
    <w:rsid w:val="00742EC3"/>
    <w:rsid w:val="00744A0C"/>
    <w:rsid w:val="007465A8"/>
    <w:rsid w:val="007553F1"/>
    <w:rsid w:val="007622E2"/>
    <w:rsid w:val="0077267B"/>
    <w:rsid w:val="00776D0F"/>
    <w:rsid w:val="007817B8"/>
    <w:rsid w:val="00781824"/>
    <w:rsid w:val="00781CC6"/>
    <w:rsid w:val="00783829"/>
    <w:rsid w:val="00786387"/>
    <w:rsid w:val="00786523"/>
    <w:rsid w:val="00790E2F"/>
    <w:rsid w:val="00791A93"/>
    <w:rsid w:val="00792891"/>
    <w:rsid w:val="007957C2"/>
    <w:rsid w:val="007971B8"/>
    <w:rsid w:val="007A12DE"/>
    <w:rsid w:val="007A1FCF"/>
    <w:rsid w:val="007A483C"/>
    <w:rsid w:val="007A6E4C"/>
    <w:rsid w:val="007A736B"/>
    <w:rsid w:val="007B4540"/>
    <w:rsid w:val="007B464D"/>
    <w:rsid w:val="007B6B40"/>
    <w:rsid w:val="007B74B5"/>
    <w:rsid w:val="007C1AEF"/>
    <w:rsid w:val="007C5350"/>
    <w:rsid w:val="007C6210"/>
    <w:rsid w:val="007D148B"/>
    <w:rsid w:val="007E1B77"/>
    <w:rsid w:val="007E2BB3"/>
    <w:rsid w:val="007E3ACA"/>
    <w:rsid w:val="007E3D97"/>
    <w:rsid w:val="007F0BC2"/>
    <w:rsid w:val="007F17DD"/>
    <w:rsid w:val="007F533A"/>
    <w:rsid w:val="007F604E"/>
    <w:rsid w:val="007F614A"/>
    <w:rsid w:val="00800397"/>
    <w:rsid w:val="0080210B"/>
    <w:rsid w:val="008026E0"/>
    <w:rsid w:val="00804227"/>
    <w:rsid w:val="00805214"/>
    <w:rsid w:val="00805BBA"/>
    <w:rsid w:val="0080744B"/>
    <w:rsid w:val="0081156B"/>
    <w:rsid w:val="008141E2"/>
    <w:rsid w:val="0082315B"/>
    <w:rsid w:val="00825627"/>
    <w:rsid w:val="00826D9A"/>
    <w:rsid w:val="0082767E"/>
    <w:rsid w:val="008300EF"/>
    <w:rsid w:val="008301B2"/>
    <w:rsid w:val="00830789"/>
    <w:rsid w:val="00830BEB"/>
    <w:rsid w:val="008316FD"/>
    <w:rsid w:val="0084128F"/>
    <w:rsid w:val="00841EAF"/>
    <w:rsid w:val="00850D4A"/>
    <w:rsid w:val="00850FD7"/>
    <w:rsid w:val="00857236"/>
    <w:rsid w:val="00857AEB"/>
    <w:rsid w:val="0086079C"/>
    <w:rsid w:val="008629AB"/>
    <w:rsid w:val="00863948"/>
    <w:rsid w:val="00865755"/>
    <w:rsid w:val="0086614B"/>
    <w:rsid w:val="00866CD9"/>
    <w:rsid w:val="0087061F"/>
    <w:rsid w:val="00871826"/>
    <w:rsid w:val="00880CBC"/>
    <w:rsid w:val="00880D12"/>
    <w:rsid w:val="0088122F"/>
    <w:rsid w:val="00881BFD"/>
    <w:rsid w:val="0088342B"/>
    <w:rsid w:val="00883754"/>
    <w:rsid w:val="00884E09"/>
    <w:rsid w:val="00885A72"/>
    <w:rsid w:val="00887F8C"/>
    <w:rsid w:val="00891C0C"/>
    <w:rsid w:val="0089297F"/>
    <w:rsid w:val="00895B9A"/>
    <w:rsid w:val="008A16E1"/>
    <w:rsid w:val="008A2D4D"/>
    <w:rsid w:val="008A48AF"/>
    <w:rsid w:val="008A49E0"/>
    <w:rsid w:val="008B1EA8"/>
    <w:rsid w:val="008B2067"/>
    <w:rsid w:val="008B2829"/>
    <w:rsid w:val="008B37FA"/>
    <w:rsid w:val="008B5CBB"/>
    <w:rsid w:val="008B5E67"/>
    <w:rsid w:val="008B6B6C"/>
    <w:rsid w:val="008C04B2"/>
    <w:rsid w:val="008D1857"/>
    <w:rsid w:val="008D2361"/>
    <w:rsid w:val="008D376A"/>
    <w:rsid w:val="008E0037"/>
    <w:rsid w:val="008E3F46"/>
    <w:rsid w:val="008E5D56"/>
    <w:rsid w:val="008E684C"/>
    <w:rsid w:val="008F79B5"/>
    <w:rsid w:val="00902D7F"/>
    <w:rsid w:val="00906501"/>
    <w:rsid w:val="00906583"/>
    <w:rsid w:val="00906F5A"/>
    <w:rsid w:val="00907E8C"/>
    <w:rsid w:val="00910405"/>
    <w:rsid w:val="00910426"/>
    <w:rsid w:val="009111C8"/>
    <w:rsid w:val="009133CB"/>
    <w:rsid w:val="009136A5"/>
    <w:rsid w:val="0092288F"/>
    <w:rsid w:val="009241AA"/>
    <w:rsid w:val="0092683B"/>
    <w:rsid w:val="009306B8"/>
    <w:rsid w:val="009311CF"/>
    <w:rsid w:val="00932C0C"/>
    <w:rsid w:val="009336FD"/>
    <w:rsid w:val="0094046F"/>
    <w:rsid w:val="00943DB7"/>
    <w:rsid w:val="0094484B"/>
    <w:rsid w:val="00946DC3"/>
    <w:rsid w:val="0094762F"/>
    <w:rsid w:val="00952088"/>
    <w:rsid w:val="00952536"/>
    <w:rsid w:val="00953383"/>
    <w:rsid w:val="0095560B"/>
    <w:rsid w:val="009568A8"/>
    <w:rsid w:val="00960D1C"/>
    <w:rsid w:val="00960DD1"/>
    <w:rsid w:val="00964341"/>
    <w:rsid w:val="00964C21"/>
    <w:rsid w:val="00964C73"/>
    <w:rsid w:val="0097488A"/>
    <w:rsid w:val="00975486"/>
    <w:rsid w:val="00981058"/>
    <w:rsid w:val="00981EE2"/>
    <w:rsid w:val="009821AC"/>
    <w:rsid w:val="009832CC"/>
    <w:rsid w:val="00983E0B"/>
    <w:rsid w:val="00990DBF"/>
    <w:rsid w:val="009952F9"/>
    <w:rsid w:val="009A062F"/>
    <w:rsid w:val="009A0D04"/>
    <w:rsid w:val="009A28F2"/>
    <w:rsid w:val="009A6C2C"/>
    <w:rsid w:val="009A726C"/>
    <w:rsid w:val="009B1222"/>
    <w:rsid w:val="009B3DA0"/>
    <w:rsid w:val="009C1EF0"/>
    <w:rsid w:val="009C3176"/>
    <w:rsid w:val="009C46D6"/>
    <w:rsid w:val="009C5D29"/>
    <w:rsid w:val="009D48F6"/>
    <w:rsid w:val="009E0C56"/>
    <w:rsid w:val="009E5121"/>
    <w:rsid w:val="009F0284"/>
    <w:rsid w:val="009F0E4B"/>
    <w:rsid w:val="009F1619"/>
    <w:rsid w:val="009F3287"/>
    <w:rsid w:val="009F3D38"/>
    <w:rsid w:val="009F5E84"/>
    <w:rsid w:val="009F6219"/>
    <w:rsid w:val="009F6838"/>
    <w:rsid w:val="00A009C8"/>
    <w:rsid w:val="00A01576"/>
    <w:rsid w:val="00A039B4"/>
    <w:rsid w:val="00A04C56"/>
    <w:rsid w:val="00A0588F"/>
    <w:rsid w:val="00A20F31"/>
    <w:rsid w:val="00A21613"/>
    <w:rsid w:val="00A23EFE"/>
    <w:rsid w:val="00A24F9A"/>
    <w:rsid w:val="00A26BBF"/>
    <w:rsid w:val="00A31373"/>
    <w:rsid w:val="00A32DB8"/>
    <w:rsid w:val="00A35618"/>
    <w:rsid w:val="00A36190"/>
    <w:rsid w:val="00A41F81"/>
    <w:rsid w:val="00A4204E"/>
    <w:rsid w:val="00A42CD1"/>
    <w:rsid w:val="00A43DEA"/>
    <w:rsid w:val="00A45B44"/>
    <w:rsid w:val="00A46634"/>
    <w:rsid w:val="00A516D7"/>
    <w:rsid w:val="00A51ED0"/>
    <w:rsid w:val="00A562C2"/>
    <w:rsid w:val="00A630BE"/>
    <w:rsid w:val="00A63306"/>
    <w:rsid w:val="00A7050B"/>
    <w:rsid w:val="00A74910"/>
    <w:rsid w:val="00A75003"/>
    <w:rsid w:val="00A76338"/>
    <w:rsid w:val="00A83D58"/>
    <w:rsid w:val="00A85906"/>
    <w:rsid w:val="00A85F23"/>
    <w:rsid w:val="00A87D9E"/>
    <w:rsid w:val="00A911B7"/>
    <w:rsid w:val="00A921CB"/>
    <w:rsid w:val="00A94138"/>
    <w:rsid w:val="00A94247"/>
    <w:rsid w:val="00AA28E2"/>
    <w:rsid w:val="00AA29B8"/>
    <w:rsid w:val="00AA68C4"/>
    <w:rsid w:val="00AA758F"/>
    <w:rsid w:val="00AA75E2"/>
    <w:rsid w:val="00AB3046"/>
    <w:rsid w:val="00AB5C51"/>
    <w:rsid w:val="00AC241C"/>
    <w:rsid w:val="00AC2906"/>
    <w:rsid w:val="00AC3D6C"/>
    <w:rsid w:val="00AC51A3"/>
    <w:rsid w:val="00AD0D8E"/>
    <w:rsid w:val="00AD1A14"/>
    <w:rsid w:val="00AD32CB"/>
    <w:rsid w:val="00AD4A4E"/>
    <w:rsid w:val="00AD6EAD"/>
    <w:rsid w:val="00AE623F"/>
    <w:rsid w:val="00AF01BB"/>
    <w:rsid w:val="00AF47B7"/>
    <w:rsid w:val="00AF5D57"/>
    <w:rsid w:val="00AF6D9D"/>
    <w:rsid w:val="00AF70E5"/>
    <w:rsid w:val="00AF757C"/>
    <w:rsid w:val="00AF7985"/>
    <w:rsid w:val="00AF7AE2"/>
    <w:rsid w:val="00B00100"/>
    <w:rsid w:val="00B0326F"/>
    <w:rsid w:val="00B0370A"/>
    <w:rsid w:val="00B05906"/>
    <w:rsid w:val="00B074FC"/>
    <w:rsid w:val="00B07616"/>
    <w:rsid w:val="00B152B8"/>
    <w:rsid w:val="00B167FD"/>
    <w:rsid w:val="00B16ADC"/>
    <w:rsid w:val="00B217A6"/>
    <w:rsid w:val="00B21F73"/>
    <w:rsid w:val="00B23A69"/>
    <w:rsid w:val="00B25A0B"/>
    <w:rsid w:val="00B27CF0"/>
    <w:rsid w:val="00B31473"/>
    <w:rsid w:val="00B32BF4"/>
    <w:rsid w:val="00B335B0"/>
    <w:rsid w:val="00B36771"/>
    <w:rsid w:val="00B407B3"/>
    <w:rsid w:val="00B41951"/>
    <w:rsid w:val="00B41FAD"/>
    <w:rsid w:val="00B460B5"/>
    <w:rsid w:val="00B46675"/>
    <w:rsid w:val="00B4682C"/>
    <w:rsid w:val="00B472A5"/>
    <w:rsid w:val="00B52E09"/>
    <w:rsid w:val="00B546F9"/>
    <w:rsid w:val="00B5580F"/>
    <w:rsid w:val="00B55D89"/>
    <w:rsid w:val="00B56015"/>
    <w:rsid w:val="00B56B3B"/>
    <w:rsid w:val="00B60C1D"/>
    <w:rsid w:val="00B616EE"/>
    <w:rsid w:val="00B620C8"/>
    <w:rsid w:val="00B63EE3"/>
    <w:rsid w:val="00B6428F"/>
    <w:rsid w:val="00B6498A"/>
    <w:rsid w:val="00B65F86"/>
    <w:rsid w:val="00B71DD7"/>
    <w:rsid w:val="00B74B55"/>
    <w:rsid w:val="00B74FA5"/>
    <w:rsid w:val="00B804B9"/>
    <w:rsid w:val="00B8223A"/>
    <w:rsid w:val="00B83093"/>
    <w:rsid w:val="00B841CA"/>
    <w:rsid w:val="00B859F4"/>
    <w:rsid w:val="00B86F58"/>
    <w:rsid w:val="00B90863"/>
    <w:rsid w:val="00B910D7"/>
    <w:rsid w:val="00B91ED9"/>
    <w:rsid w:val="00B91F49"/>
    <w:rsid w:val="00B97836"/>
    <w:rsid w:val="00BA2563"/>
    <w:rsid w:val="00BA4495"/>
    <w:rsid w:val="00BA4937"/>
    <w:rsid w:val="00BA5074"/>
    <w:rsid w:val="00BA63EA"/>
    <w:rsid w:val="00BA6F10"/>
    <w:rsid w:val="00BB0C29"/>
    <w:rsid w:val="00BB129D"/>
    <w:rsid w:val="00BB16B3"/>
    <w:rsid w:val="00BB25B1"/>
    <w:rsid w:val="00BB2BFC"/>
    <w:rsid w:val="00BB695B"/>
    <w:rsid w:val="00BC16BB"/>
    <w:rsid w:val="00BC7D19"/>
    <w:rsid w:val="00BD3942"/>
    <w:rsid w:val="00BD3C90"/>
    <w:rsid w:val="00BE3888"/>
    <w:rsid w:val="00BE46C5"/>
    <w:rsid w:val="00BF5F01"/>
    <w:rsid w:val="00C013BD"/>
    <w:rsid w:val="00C037E1"/>
    <w:rsid w:val="00C06219"/>
    <w:rsid w:val="00C06390"/>
    <w:rsid w:val="00C06A54"/>
    <w:rsid w:val="00C071B3"/>
    <w:rsid w:val="00C12589"/>
    <w:rsid w:val="00C12D44"/>
    <w:rsid w:val="00C275CF"/>
    <w:rsid w:val="00C30EB7"/>
    <w:rsid w:val="00C31893"/>
    <w:rsid w:val="00C34E96"/>
    <w:rsid w:val="00C36523"/>
    <w:rsid w:val="00C417CE"/>
    <w:rsid w:val="00C431E9"/>
    <w:rsid w:val="00C4355A"/>
    <w:rsid w:val="00C56945"/>
    <w:rsid w:val="00C607CD"/>
    <w:rsid w:val="00C65EE2"/>
    <w:rsid w:val="00C66A99"/>
    <w:rsid w:val="00C66D8D"/>
    <w:rsid w:val="00C66FF2"/>
    <w:rsid w:val="00C719FF"/>
    <w:rsid w:val="00C7287A"/>
    <w:rsid w:val="00C73D30"/>
    <w:rsid w:val="00C7422B"/>
    <w:rsid w:val="00C74E58"/>
    <w:rsid w:val="00C75E35"/>
    <w:rsid w:val="00C77EA5"/>
    <w:rsid w:val="00C80300"/>
    <w:rsid w:val="00C80998"/>
    <w:rsid w:val="00C810E1"/>
    <w:rsid w:val="00C87AE7"/>
    <w:rsid w:val="00C90369"/>
    <w:rsid w:val="00C9114A"/>
    <w:rsid w:val="00C93187"/>
    <w:rsid w:val="00C94980"/>
    <w:rsid w:val="00C97D43"/>
    <w:rsid w:val="00CA1D3D"/>
    <w:rsid w:val="00CA7824"/>
    <w:rsid w:val="00CA7C5F"/>
    <w:rsid w:val="00CB45F8"/>
    <w:rsid w:val="00CC34B8"/>
    <w:rsid w:val="00CC5476"/>
    <w:rsid w:val="00CC5B6F"/>
    <w:rsid w:val="00CC69C5"/>
    <w:rsid w:val="00CC7E81"/>
    <w:rsid w:val="00CD1125"/>
    <w:rsid w:val="00CD2727"/>
    <w:rsid w:val="00CE29D0"/>
    <w:rsid w:val="00CE3786"/>
    <w:rsid w:val="00CE7AEE"/>
    <w:rsid w:val="00CF3A65"/>
    <w:rsid w:val="00CF3F42"/>
    <w:rsid w:val="00CF4C3C"/>
    <w:rsid w:val="00CF778F"/>
    <w:rsid w:val="00D003E3"/>
    <w:rsid w:val="00D02DA5"/>
    <w:rsid w:val="00D040CA"/>
    <w:rsid w:val="00D10E71"/>
    <w:rsid w:val="00D119D2"/>
    <w:rsid w:val="00D132E9"/>
    <w:rsid w:val="00D136A2"/>
    <w:rsid w:val="00D13E5B"/>
    <w:rsid w:val="00D1449D"/>
    <w:rsid w:val="00D15AEA"/>
    <w:rsid w:val="00D15BCD"/>
    <w:rsid w:val="00D17121"/>
    <w:rsid w:val="00D207D4"/>
    <w:rsid w:val="00D21B30"/>
    <w:rsid w:val="00D22861"/>
    <w:rsid w:val="00D24254"/>
    <w:rsid w:val="00D25C5B"/>
    <w:rsid w:val="00D264BE"/>
    <w:rsid w:val="00D30DAE"/>
    <w:rsid w:val="00D30EBB"/>
    <w:rsid w:val="00D313D8"/>
    <w:rsid w:val="00D32DF6"/>
    <w:rsid w:val="00D354CB"/>
    <w:rsid w:val="00D47163"/>
    <w:rsid w:val="00D47A1B"/>
    <w:rsid w:val="00D500D9"/>
    <w:rsid w:val="00D53B0E"/>
    <w:rsid w:val="00D55439"/>
    <w:rsid w:val="00D55BBD"/>
    <w:rsid w:val="00D6379C"/>
    <w:rsid w:val="00D63FE4"/>
    <w:rsid w:val="00D66A64"/>
    <w:rsid w:val="00D66E7C"/>
    <w:rsid w:val="00D67512"/>
    <w:rsid w:val="00D67848"/>
    <w:rsid w:val="00D704A9"/>
    <w:rsid w:val="00D7080A"/>
    <w:rsid w:val="00D71BA5"/>
    <w:rsid w:val="00D737CA"/>
    <w:rsid w:val="00D75B58"/>
    <w:rsid w:val="00D771C1"/>
    <w:rsid w:val="00D8455B"/>
    <w:rsid w:val="00D86C2D"/>
    <w:rsid w:val="00D91972"/>
    <w:rsid w:val="00DA21C6"/>
    <w:rsid w:val="00DA3143"/>
    <w:rsid w:val="00DA4579"/>
    <w:rsid w:val="00DB0C40"/>
    <w:rsid w:val="00DB1F47"/>
    <w:rsid w:val="00DB2C43"/>
    <w:rsid w:val="00DB3171"/>
    <w:rsid w:val="00DB422E"/>
    <w:rsid w:val="00DB4661"/>
    <w:rsid w:val="00DB6AA9"/>
    <w:rsid w:val="00DB6D2E"/>
    <w:rsid w:val="00DC1FA2"/>
    <w:rsid w:val="00DD0683"/>
    <w:rsid w:val="00DD6810"/>
    <w:rsid w:val="00DE15FD"/>
    <w:rsid w:val="00DF3899"/>
    <w:rsid w:val="00E02728"/>
    <w:rsid w:val="00E048DA"/>
    <w:rsid w:val="00E0644C"/>
    <w:rsid w:val="00E06BA7"/>
    <w:rsid w:val="00E0769B"/>
    <w:rsid w:val="00E07F13"/>
    <w:rsid w:val="00E10219"/>
    <w:rsid w:val="00E16920"/>
    <w:rsid w:val="00E22483"/>
    <w:rsid w:val="00E312BA"/>
    <w:rsid w:val="00E421E9"/>
    <w:rsid w:val="00E452D1"/>
    <w:rsid w:val="00E453D5"/>
    <w:rsid w:val="00E46CDB"/>
    <w:rsid w:val="00E50455"/>
    <w:rsid w:val="00E513AC"/>
    <w:rsid w:val="00E540B9"/>
    <w:rsid w:val="00E6066B"/>
    <w:rsid w:val="00E60768"/>
    <w:rsid w:val="00E613C5"/>
    <w:rsid w:val="00E66111"/>
    <w:rsid w:val="00E700F6"/>
    <w:rsid w:val="00E72C3D"/>
    <w:rsid w:val="00E73B7E"/>
    <w:rsid w:val="00E77CB9"/>
    <w:rsid w:val="00E82438"/>
    <w:rsid w:val="00E8271B"/>
    <w:rsid w:val="00E83BC3"/>
    <w:rsid w:val="00E85EB1"/>
    <w:rsid w:val="00E87106"/>
    <w:rsid w:val="00E91598"/>
    <w:rsid w:val="00E9220C"/>
    <w:rsid w:val="00E93ACD"/>
    <w:rsid w:val="00E944D9"/>
    <w:rsid w:val="00E94E0C"/>
    <w:rsid w:val="00E95778"/>
    <w:rsid w:val="00EA0A45"/>
    <w:rsid w:val="00EA23AC"/>
    <w:rsid w:val="00EA32F6"/>
    <w:rsid w:val="00EA33E1"/>
    <w:rsid w:val="00EA3AF3"/>
    <w:rsid w:val="00EA4885"/>
    <w:rsid w:val="00EA650D"/>
    <w:rsid w:val="00EB1530"/>
    <w:rsid w:val="00EB1ED3"/>
    <w:rsid w:val="00EB201F"/>
    <w:rsid w:val="00EB3BB9"/>
    <w:rsid w:val="00EB4EC0"/>
    <w:rsid w:val="00EC7150"/>
    <w:rsid w:val="00EC75D7"/>
    <w:rsid w:val="00EC7B2D"/>
    <w:rsid w:val="00ED0968"/>
    <w:rsid w:val="00ED2CD8"/>
    <w:rsid w:val="00ED3F22"/>
    <w:rsid w:val="00ED6FDF"/>
    <w:rsid w:val="00EE3EBE"/>
    <w:rsid w:val="00EE4113"/>
    <w:rsid w:val="00EF0662"/>
    <w:rsid w:val="00EF7564"/>
    <w:rsid w:val="00F038FE"/>
    <w:rsid w:val="00F04093"/>
    <w:rsid w:val="00F069CA"/>
    <w:rsid w:val="00F11535"/>
    <w:rsid w:val="00F12963"/>
    <w:rsid w:val="00F12ED6"/>
    <w:rsid w:val="00F13AE9"/>
    <w:rsid w:val="00F13D1B"/>
    <w:rsid w:val="00F1507D"/>
    <w:rsid w:val="00F15C2C"/>
    <w:rsid w:val="00F20767"/>
    <w:rsid w:val="00F219F8"/>
    <w:rsid w:val="00F22738"/>
    <w:rsid w:val="00F2582E"/>
    <w:rsid w:val="00F276F8"/>
    <w:rsid w:val="00F27939"/>
    <w:rsid w:val="00F30CBF"/>
    <w:rsid w:val="00F326C0"/>
    <w:rsid w:val="00F32AD2"/>
    <w:rsid w:val="00F32E0B"/>
    <w:rsid w:val="00F34E4D"/>
    <w:rsid w:val="00F35F20"/>
    <w:rsid w:val="00F410C0"/>
    <w:rsid w:val="00F45FB8"/>
    <w:rsid w:val="00F46B62"/>
    <w:rsid w:val="00F474E9"/>
    <w:rsid w:val="00F50DAF"/>
    <w:rsid w:val="00F547EC"/>
    <w:rsid w:val="00F55822"/>
    <w:rsid w:val="00F56A2B"/>
    <w:rsid w:val="00F60F56"/>
    <w:rsid w:val="00F6268A"/>
    <w:rsid w:val="00F65C4F"/>
    <w:rsid w:val="00F76CA6"/>
    <w:rsid w:val="00F82D3B"/>
    <w:rsid w:val="00F83108"/>
    <w:rsid w:val="00F848A2"/>
    <w:rsid w:val="00F84D68"/>
    <w:rsid w:val="00F84E25"/>
    <w:rsid w:val="00F84FB1"/>
    <w:rsid w:val="00F86070"/>
    <w:rsid w:val="00F86A04"/>
    <w:rsid w:val="00F87F88"/>
    <w:rsid w:val="00F9219F"/>
    <w:rsid w:val="00F938B3"/>
    <w:rsid w:val="00F93DC2"/>
    <w:rsid w:val="00F95FA3"/>
    <w:rsid w:val="00F974BE"/>
    <w:rsid w:val="00F97D7A"/>
    <w:rsid w:val="00FA28EA"/>
    <w:rsid w:val="00FA2B4C"/>
    <w:rsid w:val="00FA3668"/>
    <w:rsid w:val="00FA66D1"/>
    <w:rsid w:val="00FA672B"/>
    <w:rsid w:val="00FB0EC3"/>
    <w:rsid w:val="00FB104C"/>
    <w:rsid w:val="00FB5AE2"/>
    <w:rsid w:val="00FB5C72"/>
    <w:rsid w:val="00FC5A7D"/>
    <w:rsid w:val="00FC5B22"/>
    <w:rsid w:val="00FD225B"/>
    <w:rsid w:val="00FD23E1"/>
    <w:rsid w:val="00FD2447"/>
    <w:rsid w:val="00FD5FDF"/>
    <w:rsid w:val="00FE150B"/>
    <w:rsid w:val="00FE1792"/>
    <w:rsid w:val="00FE3950"/>
    <w:rsid w:val="00FE4415"/>
    <w:rsid w:val="00FE4A35"/>
    <w:rsid w:val="00FE4BD6"/>
    <w:rsid w:val="00FE53D8"/>
    <w:rsid w:val="00FE6F6F"/>
    <w:rsid w:val="00FF28AC"/>
    <w:rsid w:val="00FF3D4D"/>
    <w:rsid w:val="00FF3F0A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6F5A"/>
    <w:rPr>
      <w:rFonts w:ascii="Angsana New" w:eastAsia="Cordia New" w:hAnsi="Cordia New"/>
      <w:sz w:val="32"/>
      <w:szCs w:val="32"/>
    </w:rPr>
  </w:style>
  <w:style w:type="paragraph" w:styleId="2">
    <w:name w:val="heading 2"/>
    <w:basedOn w:val="a"/>
    <w:next w:val="a"/>
    <w:qFormat/>
    <w:rsid w:val="006E1D5C"/>
    <w:pPr>
      <w:keepNext/>
      <w:widowControl w:val="0"/>
      <w:jc w:val="center"/>
      <w:outlineLvl w:val="1"/>
    </w:pPr>
    <w:rPr>
      <w:rFonts w:ascii="Times New Roman" w:eastAsia="Times New Roman" w:hAnsi="Times New Roman"/>
      <w:b/>
      <w:bCs/>
      <w:sz w:val="64"/>
      <w:szCs w:val="6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B2829"/>
    <w:rPr>
      <w:rFonts w:ascii="Times New Roman" w:eastAsia="Times New Roman" w:hAnsi="Times New Roman"/>
      <w:sz w:val="34"/>
      <w:szCs w:val="34"/>
      <w:lang w:eastAsia="zh-CN"/>
    </w:rPr>
  </w:style>
  <w:style w:type="character" w:customStyle="1" w:styleId="a4">
    <w:name w:val="เนื้อความ อักขระ"/>
    <w:basedOn w:val="a0"/>
    <w:link w:val="a3"/>
    <w:rsid w:val="008B2829"/>
    <w:rPr>
      <w:sz w:val="34"/>
      <w:szCs w:val="34"/>
      <w:lang w:eastAsia="zh-CN"/>
    </w:rPr>
  </w:style>
  <w:style w:type="paragraph" w:styleId="a5">
    <w:name w:val="Balloon Text"/>
    <w:basedOn w:val="a"/>
    <w:link w:val="a6"/>
    <w:rsid w:val="00041B91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041B91"/>
    <w:rPr>
      <w:rFonts w:ascii="Tahoma" w:eastAsia="Cordia New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8;&#3641;&#3656;&#3617;&#3639;&#3629;&#3651;&#3627;&#3657;&#3609;&#3658;&#3629;&#3605;\&#3619;&#3623;&#3617;&#3651;&#3627;&#3617;&#3656;%2058\&#3649;&#3610;&#3610;&#3615;&#3629;&#3619;&#3660;&#3617;\&#3585;&#3634;&#3619;&#3605;&#3636;&#3604;&#3605;&#3634;&#3617;&#3627;&#3609;&#3637;&#3657;\&#3627;&#3609;&#3633;&#3591;&#3626;&#3639;&#3629;&#3649;&#3592;&#3657;&#3591;&#3652;&#3617;&#3656;&#3629;&#3609;&#3640;&#3617;&#3633;&#3605;&#3636;&#3585;&#3634;&#3619;&#3585;&#3641;&#3657;&#3618;&#3639;&#3617;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5E25-DA71-403D-A198-648E50722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หนังสือแจ้งไม่อนุมัติการกู้ยืม.dotx</Template>
  <TotalTime>12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</vt:lpstr>
    </vt:vector>
  </TitlesOfParts>
  <Company>Computer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5</cp:revision>
  <cp:lastPrinted>2016-05-17T06:24:00Z</cp:lastPrinted>
  <dcterms:created xsi:type="dcterms:W3CDTF">2015-06-04T09:07:00Z</dcterms:created>
  <dcterms:modified xsi:type="dcterms:W3CDTF">2016-05-17T07:39:00Z</dcterms:modified>
</cp:coreProperties>
</file>